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BB411C" w14:textId="77777777" w:rsidR="0028067F" w:rsidRDefault="0028067F" w:rsidP="00F939FE">
      <w:bookmarkStart w:id="0" w:name="_GoBack"/>
      <w:bookmarkEnd w:id="0"/>
      <w:r w:rsidRPr="0028067F">
        <w:t>#</w:t>
      </w:r>
      <w:proofErr w:type="spellStart"/>
      <w:r w:rsidRPr="0028067F">
        <w:t>a</w:t>
      </w:r>
      <w:r w:rsidR="003334C4">
        <w:t>j</w:t>
      </w:r>
      <w:proofErr w:type="spellEnd"/>
      <w:r w:rsidRPr="0028067F">
        <w:t xml:space="preserve"> ,: graph repres5ts ! </w:t>
      </w:r>
      <w:proofErr w:type="spellStart"/>
      <w:r w:rsidRPr="0028067F">
        <w:t>solu;n</w:t>
      </w:r>
      <w:proofErr w:type="spellEnd"/>
      <w:r w:rsidRPr="0028067F">
        <w:t xml:space="preserve"> = </w:t>
      </w:r>
      <w:r>
        <w:t xml:space="preserve">    #</w:t>
      </w:r>
      <w:r w:rsidR="003334C4">
        <w:t>e</w:t>
      </w:r>
    </w:p>
    <w:p w14:paraId="13BDD1C6" w14:textId="77777777" w:rsidR="0028067F" w:rsidRDefault="0028067F" w:rsidP="00F939FE">
      <w:r>
        <w:t xml:space="preserve">    </w:t>
      </w:r>
      <w:r w:rsidRPr="0028067F">
        <w:t>;b @&gt; #f8</w:t>
      </w:r>
    </w:p>
    <w:p w14:paraId="7425637B" w14:textId="77777777" w:rsidR="00F939FE" w:rsidRDefault="0028067F" w:rsidP="00F939FE">
      <w:r>
        <w:t xml:space="preserve">  ,a</w:t>
      </w:r>
      <w:r w:rsidR="00F939FE">
        <w:t xml:space="preserve">                                 </w:t>
      </w:r>
    </w:p>
    <w:p w14:paraId="59665B9F" w14:textId="77777777" w:rsidR="00F939FE" w:rsidRDefault="006E3E68" w:rsidP="00F939FE">
      <w:r>
        <w:rPr>
          <w:rFonts w:asciiTheme="minorHAnsi" w:eastAsiaTheme="minorEastAsia" w:hAnsiTheme="minorHAnsi" w:cstheme="minorBidi"/>
          <w:noProof/>
          <w:sz w:val="22"/>
          <w:szCs w:val="22"/>
        </w:rPr>
        <w:object w:dxaOrig="1440" w:dyaOrig="1440" w14:anchorId="52A9C7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1" type="#_x0000_t75" style="position:absolute;margin-left:5.25pt;margin-top:23.2pt;width:694.1pt;height:69.5pt;z-index:-251633664;mso-position-horizontal-relative:text;mso-position-vertical-relative:text">
            <v:imagedata r:id="rId5" o:title=""/>
          </v:shape>
          <o:OLEObject Type="Embed" ProgID="CorelDraw.Graphic.18" ShapeID="_x0000_s1041" DrawAspect="Content" ObjectID="_1834746543" r:id="rId6"/>
        </w:object>
      </w:r>
    </w:p>
    <w:p w14:paraId="46D5B901" w14:textId="77777777" w:rsidR="00F939FE" w:rsidRDefault="00F939FE" w:rsidP="00F939FE"/>
    <w:p w14:paraId="102737D4" w14:textId="77777777" w:rsidR="00F939FE" w:rsidRDefault="00F939FE" w:rsidP="00F939FE"/>
    <w:p w14:paraId="4B957909" w14:textId="77777777" w:rsidR="00F939FE" w:rsidRDefault="00F939FE" w:rsidP="00F939FE"/>
    <w:p w14:paraId="405130E0" w14:textId="77777777" w:rsidR="00F939FE" w:rsidRDefault="0028067F" w:rsidP="00F939FE">
      <w:r>
        <w:t xml:space="preserve">  ;,b</w:t>
      </w:r>
    </w:p>
    <w:p w14:paraId="05CCDCB7" w14:textId="77777777" w:rsidR="00F939FE" w:rsidRDefault="006E3E68" w:rsidP="00F939FE">
      <w:r>
        <w:rPr>
          <w:rFonts w:asciiTheme="minorHAnsi" w:eastAsiaTheme="minorEastAsia" w:hAnsiTheme="minorHAnsi" w:cstheme="minorBidi"/>
          <w:noProof/>
          <w:sz w:val="22"/>
          <w:szCs w:val="22"/>
        </w:rPr>
        <w:object w:dxaOrig="1440" w:dyaOrig="1440" w14:anchorId="5661C83A">
          <v:shape id="_x0000_s1042" type="#_x0000_t75" style="position:absolute;margin-left:6.3pt;margin-top:23.55pt;width:694.1pt;height:69.5pt;z-index:-251631616;mso-position-horizontal-relative:text;mso-position-vertical-relative:text">
            <v:imagedata r:id="rId7" o:title=""/>
          </v:shape>
          <o:OLEObject Type="Embed" ProgID="CorelDraw.Graphic.18" ShapeID="_x0000_s1042" DrawAspect="Content" ObjectID="_1834746544" r:id="rId8"/>
        </w:object>
      </w:r>
    </w:p>
    <w:p w14:paraId="1F3C1C11" w14:textId="77777777" w:rsidR="00F939FE" w:rsidRDefault="00F939FE" w:rsidP="00F939FE"/>
    <w:p w14:paraId="600D8BDE" w14:textId="77777777" w:rsidR="00F939FE" w:rsidRDefault="00F939FE" w:rsidP="00F939FE"/>
    <w:p w14:paraId="02BBBFBC" w14:textId="77777777" w:rsidR="00F939FE" w:rsidRDefault="00F939FE" w:rsidP="00F939FE"/>
    <w:p w14:paraId="77B73AFA" w14:textId="77777777" w:rsidR="00F939FE" w:rsidRDefault="0028067F" w:rsidP="00F939FE">
      <w:r>
        <w:t xml:space="preserve">  ;,c</w:t>
      </w:r>
    </w:p>
    <w:p w14:paraId="4B5E850E" w14:textId="77777777" w:rsidR="00F939FE" w:rsidRDefault="006E3E68" w:rsidP="00F939FE">
      <w:r>
        <w:rPr>
          <w:rFonts w:asciiTheme="minorHAnsi" w:eastAsiaTheme="minorEastAsia" w:hAnsiTheme="minorHAnsi" w:cstheme="minorBidi"/>
          <w:noProof/>
          <w:sz w:val="22"/>
          <w:szCs w:val="22"/>
        </w:rPr>
        <w:object w:dxaOrig="1440" w:dyaOrig="1440" w14:anchorId="004B35FC">
          <v:shape id="_x0000_s1032" type="#_x0000_t75" style="position:absolute;margin-left:0;margin-top:25.65pt;width:691.45pt;height:69.05pt;z-index:-251645952;mso-position-horizontal-relative:text;mso-position-vertical-relative:text">
            <v:imagedata r:id="rId9" o:title=""/>
          </v:shape>
          <o:OLEObject Type="Embed" ProgID="CorelDraw.Graphic.18" ShapeID="_x0000_s1032" DrawAspect="Content" ObjectID="_1834746545" r:id="rId10"/>
        </w:object>
      </w:r>
    </w:p>
    <w:p w14:paraId="04233ACA" w14:textId="77777777" w:rsidR="00F939FE" w:rsidRDefault="00F939FE" w:rsidP="00F939FE"/>
    <w:p w14:paraId="5692FC8C" w14:textId="77777777" w:rsidR="00F939FE" w:rsidRDefault="00F939FE" w:rsidP="00F939FE"/>
    <w:p w14:paraId="5FEF644B" w14:textId="77777777" w:rsidR="00F939FE" w:rsidRDefault="00F939FE" w:rsidP="00F939FE"/>
    <w:p w14:paraId="7DE77E7D" w14:textId="77777777" w:rsidR="00F939FE" w:rsidRDefault="0028067F" w:rsidP="00F939FE">
      <w:r>
        <w:t xml:space="preserve">  ;,d</w:t>
      </w:r>
    </w:p>
    <w:p w14:paraId="34EC7B2B" w14:textId="77777777" w:rsidR="00F939FE" w:rsidRDefault="006E3E68" w:rsidP="00F939FE">
      <w:r>
        <w:rPr>
          <w:rFonts w:asciiTheme="minorHAnsi" w:eastAsiaTheme="minorEastAsia" w:hAnsiTheme="minorHAnsi" w:cstheme="minorBidi"/>
          <w:noProof/>
          <w:sz w:val="22"/>
          <w:szCs w:val="22"/>
        </w:rPr>
        <w:object w:dxaOrig="1440" w:dyaOrig="1440" w14:anchorId="6062C103">
          <v:shape id="_x0000_s1033" type="#_x0000_t75" style="position:absolute;margin-left:0;margin-top:25.65pt;width:691.45pt;height:69.05pt;z-index:-251643904;mso-position-horizontal-relative:text;mso-position-vertical-relative:text">
            <v:imagedata r:id="rId11" o:title=""/>
          </v:shape>
          <o:OLEObject Type="Embed" ProgID="CorelDraw.Graphic.18" ShapeID="_x0000_s1033" DrawAspect="Content" ObjectID="_1834746546" r:id="rId12"/>
        </w:object>
      </w:r>
    </w:p>
    <w:p w14:paraId="6F3E00E7" w14:textId="77777777" w:rsidR="00F939FE" w:rsidRDefault="00F939FE" w:rsidP="00F939FE"/>
    <w:p w14:paraId="38B5876B" w14:textId="77777777" w:rsidR="00F939FE" w:rsidRDefault="00F939FE" w:rsidP="00F939FE"/>
    <w:p w14:paraId="2718E41F" w14:textId="77777777" w:rsidR="00F939FE" w:rsidRDefault="00F939FE" w:rsidP="00F939FE"/>
    <w:p w14:paraId="00F44159" w14:textId="77777777" w:rsidR="00F939FE" w:rsidRDefault="00F939FE" w:rsidP="00F939FE"/>
    <w:p w14:paraId="357B9CC5" w14:textId="77777777" w:rsidR="00F939FE" w:rsidRDefault="00F939FE" w:rsidP="00F939FE"/>
    <w:p w14:paraId="6239F633" w14:textId="77777777" w:rsidR="00F939FE" w:rsidRPr="00971802" w:rsidRDefault="00F939FE" w:rsidP="00F939FE">
      <w:r>
        <w:t xml:space="preserve">   </w:t>
      </w:r>
      <w:r w:rsidR="008B6CAF">
        <w:t xml:space="preserve">                                   </w:t>
      </w:r>
      <w:r>
        <w:t>#</w:t>
      </w:r>
      <w:r w:rsidR="003334C4">
        <w:t>e</w:t>
      </w:r>
    </w:p>
    <w:p w14:paraId="64A6F684" w14:textId="77777777" w:rsidR="00CD1410" w:rsidRDefault="00CD1410" w:rsidP="00F939FE">
      <w:r>
        <w:lastRenderedPageBreak/>
        <w:t xml:space="preserve">    </w:t>
      </w:r>
      <w:r w:rsidRPr="00CD1410">
        <w:t>,"</w:t>
      </w:r>
      <w:proofErr w:type="spellStart"/>
      <w:r w:rsidRPr="00CD1410">
        <w:t>qs</w:t>
      </w:r>
      <w:proofErr w:type="spellEnd"/>
      <w:r w:rsidRPr="00CD1410">
        <w:t xml:space="preserve"> #a</w:t>
      </w:r>
      <w:r w:rsidR="003334C4">
        <w:t>a</w:t>
      </w:r>
      <w:r w:rsidRPr="00CD1410">
        <w:t xml:space="preserve"> "? #</w:t>
      </w:r>
      <w:r w:rsidR="003334C4">
        <w:t>ae</w:t>
      </w:r>
      <w:r w:rsidRPr="00CD1410">
        <w:t xml:space="preserve"> require y to </w:t>
      </w:r>
      <w:r>
        <w:t xml:space="preserve">     #</w:t>
      </w:r>
      <w:r w:rsidR="003334C4">
        <w:t>f</w:t>
      </w:r>
    </w:p>
    <w:p w14:paraId="744C06AF" w14:textId="77777777" w:rsidR="00CD1410" w:rsidRDefault="00CD1410" w:rsidP="00F939FE">
      <w:r>
        <w:t xml:space="preserve">    </w:t>
      </w:r>
      <w:r w:rsidRPr="00CD1410">
        <w:t xml:space="preserve">write </w:t>
      </w:r>
      <w:proofErr w:type="spellStart"/>
      <w:r w:rsidRPr="00CD1410">
        <w:t>yr</w:t>
      </w:r>
      <w:proofErr w:type="spellEnd"/>
      <w:r w:rsidRPr="00CD1410">
        <w:t xml:space="preserve"> </w:t>
      </w:r>
      <w:proofErr w:type="spellStart"/>
      <w:r w:rsidRPr="00CD1410">
        <w:t>answ</w:t>
      </w:r>
      <w:proofErr w:type="spellEnd"/>
      <w:r w:rsidRPr="00CD1410">
        <w:t xml:space="preserve">]s 9 ! boxes4 ,write </w:t>
      </w:r>
    </w:p>
    <w:p w14:paraId="23A95486" w14:textId="77777777" w:rsidR="00CD1410" w:rsidRDefault="00CD1410" w:rsidP="00F939FE">
      <w:r>
        <w:t xml:space="preserve">    </w:t>
      </w:r>
      <w:r w:rsidRPr="00CD1410">
        <w:t xml:space="preserve">only "o numb] or symbol 9 </w:t>
      </w:r>
      <w:proofErr w:type="spellStart"/>
      <w:r w:rsidRPr="00CD1410">
        <w:t>ea</w:t>
      </w:r>
      <w:proofErr w:type="spellEnd"/>
      <w:r w:rsidRPr="00CD1410">
        <w:t>* box4</w:t>
      </w:r>
    </w:p>
    <w:p w14:paraId="321C505A" w14:textId="77777777" w:rsidR="00F939FE" w:rsidRDefault="00CD1410" w:rsidP="00F939FE">
      <w:r w:rsidRPr="00CD1410">
        <w:t>#a</w:t>
      </w:r>
      <w:r w:rsidR="003334C4">
        <w:t>a</w:t>
      </w:r>
      <w:r w:rsidRPr="00CD1410">
        <w:t xml:space="preserve"> ,:at is ! value ( ! </w:t>
      </w:r>
      <w:proofErr w:type="spellStart"/>
      <w:r w:rsidRPr="00CD1410">
        <w:t>expres.n</w:t>
      </w:r>
      <w:proofErr w:type="spellEnd"/>
      <w:r>
        <w:t xml:space="preserve"> </w:t>
      </w:r>
      <w:r w:rsidRPr="00CD1410">
        <w:t>2l8</w:t>
      </w:r>
      <w:r>
        <w:t xml:space="preserve">  </w:t>
      </w:r>
    </w:p>
    <w:p w14:paraId="034364F7" w14:textId="77777777" w:rsidR="00CD1410" w:rsidRDefault="00CD1410" w:rsidP="00F939FE"/>
    <w:p w14:paraId="4B850A28" w14:textId="77777777" w:rsidR="00CD1410" w:rsidRDefault="00CD1410" w:rsidP="00F939FE">
      <w:r>
        <w:t xml:space="preserve">    </w:t>
      </w:r>
      <w:r w:rsidRPr="00CD1410">
        <w:t>#b"4#aa4bg"</w:t>
      </w:r>
      <w:r>
        <w:t>-</w:t>
      </w:r>
      <w:r w:rsidRPr="00CD1410">
        <w:t>#ad4ff</w:t>
      </w:r>
    </w:p>
    <w:p w14:paraId="49E383BD" w14:textId="77777777" w:rsidR="00CD1410" w:rsidRDefault="00CD1410" w:rsidP="00F939FE"/>
    <w:p w14:paraId="3841C706" w14:textId="77777777" w:rsidR="00CD1410" w:rsidRDefault="00CD1410" w:rsidP="00CD1410">
      <w:r>
        <w:t xml:space="preserve">    </w:t>
      </w:r>
      <w:r w:rsidRPr="00CD1410">
        <w:t xml:space="preserve">,only #j1 #a1 #b1 #c1 #d1 #e1 #f1 </w:t>
      </w:r>
    </w:p>
    <w:p w14:paraId="4E7CF118" w14:textId="77777777" w:rsidR="00CD1410" w:rsidRDefault="00CD1410" w:rsidP="00CD1410">
      <w:r>
        <w:t xml:space="preserve">  </w:t>
      </w:r>
      <w:r w:rsidRPr="00CD1410">
        <w:t xml:space="preserve">#g1 #h1 #i1 41 </w:t>
      </w:r>
      <w:r>
        <w:t>"</w:t>
      </w:r>
      <w:r w:rsidRPr="00CD1410">
        <w:t xml:space="preserve">-1 &amp; / &gt;e all[$ 9 </w:t>
      </w:r>
      <w:proofErr w:type="spellStart"/>
      <w:r w:rsidRPr="00CD1410">
        <w:t>yr</w:t>
      </w:r>
      <w:proofErr w:type="spellEnd"/>
      <w:r w:rsidRPr="00CD1410">
        <w:t xml:space="preserve"> </w:t>
      </w:r>
    </w:p>
    <w:p w14:paraId="2A39FD3D" w14:textId="77777777" w:rsidR="00CD1410" w:rsidRDefault="00CD1410" w:rsidP="00CD1410">
      <w:r>
        <w:t xml:space="preserve">  </w:t>
      </w:r>
      <w:proofErr w:type="spellStart"/>
      <w:r w:rsidRPr="00CD1410">
        <w:t>answ</w:t>
      </w:r>
      <w:proofErr w:type="spellEnd"/>
      <w:r w:rsidRPr="00CD1410">
        <w:t xml:space="preserve">]4 ,mix$ numb]s &gt;e 5t]$ by add+ a </w:t>
      </w:r>
    </w:p>
    <w:p w14:paraId="0DB4C6A2" w14:textId="77777777" w:rsidR="00CD1410" w:rsidRDefault="00CD1410" w:rsidP="00CD1410">
      <w:r>
        <w:t xml:space="preserve">  </w:t>
      </w:r>
      <w:r w:rsidRPr="00CD1410">
        <w:t xml:space="preserve">space </w:t>
      </w:r>
      <w:proofErr w:type="spellStart"/>
      <w:r w:rsidRPr="00CD1410">
        <w:t>af</w:t>
      </w:r>
      <w:proofErr w:type="spellEnd"/>
      <w:r w:rsidRPr="00CD1410">
        <w:t xml:space="preserve"> ! :ole numb]4 ,spaces &gt;e only </w:t>
      </w:r>
    </w:p>
    <w:p w14:paraId="6B34F48A" w14:textId="77777777" w:rsidR="00CD1410" w:rsidRDefault="00CD1410" w:rsidP="00CD1410">
      <w:r>
        <w:t xml:space="preserve">  </w:t>
      </w:r>
      <w:r w:rsidRPr="00CD1410">
        <w:t>all[$ 2t :ole numb]s &amp; frac;ns4</w:t>
      </w:r>
    </w:p>
    <w:p w14:paraId="69963B1B" w14:textId="77777777" w:rsidR="004A3002" w:rsidRDefault="004A3002" w:rsidP="00CD1410">
      <w:r>
        <w:t xml:space="preserve">      </w:t>
      </w:r>
      <w:r w:rsidRPr="004A3002">
        <w:t>@.&lt;,texture 9dicates %ad$ &gt;ea4@.&gt;</w:t>
      </w:r>
    </w:p>
    <w:p w14:paraId="43666715" w14:textId="77777777" w:rsidR="00F939FE" w:rsidRDefault="006E3E68" w:rsidP="00F939FE">
      <w:r>
        <w:rPr>
          <w:noProof/>
        </w:rPr>
        <w:object w:dxaOrig="1440" w:dyaOrig="1440" w14:anchorId="47938055">
          <v:shape id="_x0000_s1034" type="#_x0000_t75" style="position:absolute;margin-left:69.9pt;margin-top:26.55pt;width:570.75pt;height:61.95pt;z-index:-251642880;mso-position-horizontal-relative:text;mso-position-vertical-relative:text">
            <v:imagedata r:id="rId13" o:title=""/>
          </v:shape>
          <o:OLEObject Type="Embed" ProgID="CorelDraw.Graphic.18" ShapeID="_x0000_s1034" DrawAspect="Content" ObjectID="_1834746547" r:id="rId14"/>
        </w:object>
      </w:r>
    </w:p>
    <w:p w14:paraId="4A8D5629" w14:textId="77777777" w:rsidR="00F939FE" w:rsidRDefault="00F939FE" w:rsidP="00F939FE"/>
    <w:p w14:paraId="2B2F5251" w14:textId="77777777" w:rsidR="00F939FE" w:rsidRDefault="00F939FE" w:rsidP="00F939FE"/>
    <w:p w14:paraId="5175A4B9" w14:textId="77777777" w:rsidR="00F939FE" w:rsidRDefault="00F939FE" w:rsidP="00F939FE"/>
    <w:p w14:paraId="293D28FF" w14:textId="77777777" w:rsidR="00F939FE" w:rsidRDefault="00F939FE" w:rsidP="00F939FE"/>
    <w:p w14:paraId="2A5A85AC" w14:textId="77777777" w:rsidR="00F939FE" w:rsidRDefault="00F939FE" w:rsidP="00F939FE"/>
    <w:p w14:paraId="6DC6D273" w14:textId="77777777" w:rsidR="00F939FE" w:rsidRDefault="00F939FE" w:rsidP="00F939FE"/>
    <w:p w14:paraId="7F84841A" w14:textId="77777777" w:rsidR="00F939FE" w:rsidRDefault="00F939FE" w:rsidP="00F939FE"/>
    <w:p w14:paraId="19CCE33E" w14:textId="77777777" w:rsidR="00F939FE" w:rsidRDefault="00F939FE" w:rsidP="00F939FE"/>
    <w:p w14:paraId="6436767F" w14:textId="77777777" w:rsidR="00F939FE" w:rsidRDefault="00F939FE" w:rsidP="00F939FE"/>
    <w:p w14:paraId="186CD017" w14:textId="77777777" w:rsidR="00F939FE" w:rsidRDefault="00F939FE" w:rsidP="00F939FE"/>
    <w:p w14:paraId="2177AFB0" w14:textId="77777777" w:rsidR="00F939FE" w:rsidRPr="00971802" w:rsidRDefault="00F939FE" w:rsidP="00F939FE">
      <w:r>
        <w:t xml:space="preserve">   </w:t>
      </w:r>
      <w:r w:rsidR="004A3002">
        <w:t xml:space="preserve">                                  </w:t>
      </w:r>
      <w:r w:rsidR="00AB4861">
        <w:t xml:space="preserve"> </w:t>
      </w:r>
      <w:r>
        <w:t>#</w:t>
      </w:r>
      <w:r w:rsidR="00AB4861">
        <w:t>f</w:t>
      </w:r>
    </w:p>
    <w:p w14:paraId="079BC8A9" w14:textId="77777777" w:rsidR="00F939FE" w:rsidRDefault="00A83CB5" w:rsidP="00F939FE">
      <w:r w:rsidRPr="00A83CB5">
        <w:lastRenderedPageBreak/>
        <w:t>#a</w:t>
      </w:r>
      <w:r w:rsidR="00AB4861">
        <w:t>b</w:t>
      </w:r>
      <w:r w:rsidRPr="00A83CB5">
        <w:t xml:space="preserve"> ,:at is ! value ( ! </w:t>
      </w:r>
      <w:proofErr w:type="spellStart"/>
      <w:r w:rsidRPr="00A83CB5">
        <w:t>expres.n</w:t>
      </w:r>
      <w:proofErr w:type="spellEnd"/>
      <w:r>
        <w:t xml:space="preserve">  </w:t>
      </w:r>
      <w:r w:rsidR="00F939FE">
        <w:t xml:space="preserve">   </w:t>
      </w:r>
      <w:proofErr w:type="spellStart"/>
      <w:r>
        <w:t>a</w:t>
      </w:r>
      <w:r w:rsidR="00F939FE">
        <w:t>#</w:t>
      </w:r>
      <w:r w:rsidR="00AB4861">
        <w:t>f</w:t>
      </w:r>
      <w:proofErr w:type="spellEnd"/>
    </w:p>
    <w:p w14:paraId="7E6DA713" w14:textId="77777777" w:rsidR="00F939FE" w:rsidRDefault="00A83CB5" w:rsidP="00F939FE">
      <w:r>
        <w:t xml:space="preserve">  </w:t>
      </w:r>
      <w:r w:rsidRPr="00A83CB5">
        <w:t>2l8</w:t>
      </w:r>
    </w:p>
    <w:p w14:paraId="4FAF8022" w14:textId="77777777" w:rsidR="00F939FE" w:rsidRDefault="00F939FE" w:rsidP="00F939FE"/>
    <w:p w14:paraId="1AD3787D" w14:textId="77777777" w:rsidR="00F939FE" w:rsidRDefault="00A83CB5" w:rsidP="00F939FE">
      <w:r>
        <w:t xml:space="preserve">    </w:t>
      </w:r>
      <w:r w:rsidRPr="00A83CB5">
        <w:t>"&lt;#d"8#aj9#c"&gt;"6"&lt;#e"8#aj9#d"&gt;</w:t>
      </w:r>
    </w:p>
    <w:p w14:paraId="3DC2089C" w14:textId="77777777" w:rsidR="00F939FE" w:rsidRDefault="00F939FE" w:rsidP="00F939FE"/>
    <w:p w14:paraId="57D12129" w14:textId="77777777" w:rsidR="002B2FAC" w:rsidRDefault="002B2FAC" w:rsidP="002B2FAC">
      <w:r>
        <w:t xml:space="preserve">    </w:t>
      </w:r>
      <w:r w:rsidRPr="00CD1410">
        <w:t xml:space="preserve">,only #j1 #a1 #b1 #c1 #d1 #e1 #f1 </w:t>
      </w:r>
    </w:p>
    <w:p w14:paraId="0CF20F98" w14:textId="77777777" w:rsidR="002B2FAC" w:rsidRDefault="002B2FAC" w:rsidP="002B2FAC">
      <w:r>
        <w:t xml:space="preserve">  </w:t>
      </w:r>
      <w:r w:rsidRPr="00CD1410">
        <w:t xml:space="preserve">#g1 #h1 #i1 41 </w:t>
      </w:r>
      <w:r>
        <w:t>"</w:t>
      </w:r>
      <w:r w:rsidRPr="00CD1410">
        <w:t xml:space="preserve">-1 &amp; / &gt;e all[$ 9 </w:t>
      </w:r>
      <w:proofErr w:type="spellStart"/>
      <w:r w:rsidRPr="00CD1410">
        <w:t>yr</w:t>
      </w:r>
      <w:proofErr w:type="spellEnd"/>
      <w:r w:rsidRPr="00CD1410">
        <w:t xml:space="preserve"> </w:t>
      </w:r>
    </w:p>
    <w:p w14:paraId="3D4CEAB3" w14:textId="77777777" w:rsidR="002B2FAC" w:rsidRDefault="002B2FAC" w:rsidP="002B2FAC">
      <w:r>
        <w:t xml:space="preserve">  </w:t>
      </w:r>
      <w:proofErr w:type="spellStart"/>
      <w:r w:rsidRPr="00CD1410">
        <w:t>answ</w:t>
      </w:r>
      <w:proofErr w:type="spellEnd"/>
      <w:r w:rsidRPr="00CD1410">
        <w:t xml:space="preserve">]4 ,mix$ numb]s &gt;e 5t]$ by add+ a </w:t>
      </w:r>
    </w:p>
    <w:p w14:paraId="4AD49C82" w14:textId="77777777" w:rsidR="002B2FAC" w:rsidRDefault="002B2FAC" w:rsidP="002B2FAC">
      <w:r>
        <w:t xml:space="preserve">  </w:t>
      </w:r>
      <w:r w:rsidRPr="00CD1410">
        <w:t xml:space="preserve">space </w:t>
      </w:r>
      <w:proofErr w:type="spellStart"/>
      <w:r w:rsidRPr="00CD1410">
        <w:t>af</w:t>
      </w:r>
      <w:proofErr w:type="spellEnd"/>
      <w:r w:rsidRPr="00CD1410">
        <w:t xml:space="preserve"> ! :ole numb]4 ,spaces &gt;e only </w:t>
      </w:r>
    </w:p>
    <w:p w14:paraId="59850C01" w14:textId="77777777" w:rsidR="002B2FAC" w:rsidRDefault="002B2FAC" w:rsidP="002B2FAC">
      <w:r>
        <w:t xml:space="preserve">  </w:t>
      </w:r>
      <w:r w:rsidRPr="00CD1410">
        <w:t>all[$ 2t :ole numb]s &amp; frac;ns4</w:t>
      </w:r>
    </w:p>
    <w:p w14:paraId="602A67F7" w14:textId="77777777" w:rsidR="00F939FE" w:rsidRDefault="002B2FAC" w:rsidP="002B2FAC">
      <w:r>
        <w:t xml:space="preserve">      </w:t>
      </w:r>
      <w:bookmarkStart w:id="1" w:name="_Hlk221520558"/>
      <w:r w:rsidRPr="004A3002">
        <w:t>@.&lt;,texture 9dicates %ad$ &gt;ea4@.&gt;</w:t>
      </w:r>
      <w:bookmarkEnd w:id="1"/>
    </w:p>
    <w:p w14:paraId="55E35442" w14:textId="77777777" w:rsidR="00F939FE" w:rsidRDefault="006E3E68" w:rsidP="00F939FE">
      <w:r>
        <w:rPr>
          <w:noProof/>
        </w:rPr>
        <w:object w:dxaOrig="1440" w:dyaOrig="1440" w14:anchorId="00AF28DB">
          <v:shape id="_x0000_s1035" type="#_x0000_t75" style="position:absolute;margin-left:69.9pt;margin-top:26.7pt;width:570.75pt;height:61.95pt;z-index:-251641856;mso-position-horizontal-relative:text;mso-position-vertical-relative:text">
            <v:imagedata r:id="rId13" o:title=""/>
          </v:shape>
          <o:OLEObject Type="Embed" ProgID="CorelDraw.Graphic.18" ShapeID="_x0000_s1035" DrawAspect="Content" ObjectID="_1834746548" r:id="rId15"/>
        </w:object>
      </w:r>
    </w:p>
    <w:p w14:paraId="0D24468A" w14:textId="77777777" w:rsidR="00F939FE" w:rsidRDefault="00F939FE" w:rsidP="00F939FE"/>
    <w:p w14:paraId="43B2D873" w14:textId="77777777" w:rsidR="00F939FE" w:rsidRDefault="00F939FE" w:rsidP="00F939FE"/>
    <w:p w14:paraId="3F269615" w14:textId="77777777" w:rsidR="00F84EBF" w:rsidRDefault="00F84EBF"/>
    <w:p w14:paraId="46588975" w14:textId="77777777" w:rsidR="0002277E" w:rsidRDefault="0002277E"/>
    <w:p w14:paraId="4D9E2193" w14:textId="77777777" w:rsidR="0002277E" w:rsidRDefault="0002277E"/>
    <w:p w14:paraId="467AD699" w14:textId="77777777" w:rsidR="0002277E" w:rsidRDefault="0002277E"/>
    <w:p w14:paraId="71878F62" w14:textId="77777777" w:rsidR="0002277E" w:rsidRDefault="0002277E"/>
    <w:p w14:paraId="7894A0B4" w14:textId="77777777" w:rsidR="0002277E" w:rsidRDefault="0002277E"/>
    <w:p w14:paraId="78E60E33" w14:textId="77777777" w:rsidR="0002277E" w:rsidRDefault="0002277E"/>
    <w:p w14:paraId="2CBBC1A0" w14:textId="77777777" w:rsidR="0002277E" w:rsidRDefault="0002277E"/>
    <w:p w14:paraId="39FFDDC8" w14:textId="77777777" w:rsidR="0002277E" w:rsidRDefault="0002277E"/>
    <w:p w14:paraId="27EC2683" w14:textId="77777777" w:rsidR="0002277E" w:rsidRDefault="0002277E"/>
    <w:p w14:paraId="298E35CD" w14:textId="77777777" w:rsidR="0002277E" w:rsidRDefault="0002277E">
      <w:r>
        <w:t xml:space="preserve">                                    </w:t>
      </w:r>
      <w:r w:rsidR="00AB4861">
        <w:t xml:space="preserve"> </w:t>
      </w:r>
      <w:r>
        <w:t xml:space="preserve"> #</w:t>
      </w:r>
      <w:r w:rsidR="00AB4861">
        <w:t>g</w:t>
      </w:r>
    </w:p>
    <w:p w14:paraId="4FB2B484" w14:textId="77777777" w:rsidR="008C0622" w:rsidRDefault="00F84EBF" w:rsidP="00F939FE">
      <w:r w:rsidRPr="00F84EBF">
        <w:lastRenderedPageBreak/>
        <w:t>#a</w:t>
      </w:r>
      <w:r w:rsidR="008C0622">
        <w:t>c</w:t>
      </w:r>
      <w:r w:rsidRPr="00F84EBF">
        <w:t xml:space="preserve"> ,an airplane travel$ #</w:t>
      </w:r>
      <w:proofErr w:type="spellStart"/>
      <w:r w:rsidRPr="00F84EBF">
        <w:t>abe#a</w:t>
      </w:r>
      <w:proofErr w:type="spellEnd"/>
      <w:r w:rsidRPr="00F84EBF">
        <w:t>/b</w:t>
      </w:r>
      <w:r w:rsidR="008C0622">
        <w:t xml:space="preserve">     #g</w:t>
      </w:r>
    </w:p>
    <w:p w14:paraId="15C40AE4" w14:textId="77777777" w:rsidR="008C0622" w:rsidRDefault="008C0622" w:rsidP="00F939FE">
      <w:r>
        <w:t xml:space="preserve">  </w:t>
      </w:r>
      <w:r w:rsidR="00F84EBF" w:rsidRPr="00F84EBF">
        <w:t>miles 9 #a/d ( an h\r4 ,:at 0 ! av]age</w:t>
      </w:r>
    </w:p>
    <w:p w14:paraId="1CE285A0" w14:textId="77777777" w:rsidR="00F939FE" w:rsidRDefault="008C0622" w:rsidP="00F939FE">
      <w:r>
        <w:t xml:space="preserve">  </w:t>
      </w:r>
      <w:r w:rsidR="00F84EBF" w:rsidRPr="00F84EBF">
        <w:t>spe$1 9 miles p] h\r1 ( ! airplane8</w:t>
      </w:r>
    </w:p>
    <w:p w14:paraId="392D18D4" w14:textId="77777777" w:rsidR="00BA326E" w:rsidRDefault="00BA326E" w:rsidP="00BA326E">
      <w:r>
        <w:t xml:space="preserve">    </w:t>
      </w:r>
      <w:r w:rsidRPr="00CD1410">
        <w:t xml:space="preserve">,only #j1 #a1 #b1 #c1 #d1 #e1 </w:t>
      </w:r>
      <w:r>
        <w:t>#</w:t>
      </w:r>
      <w:r w:rsidRPr="00CD1410">
        <w:t xml:space="preserve">f1 </w:t>
      </w:r>
    </w:p>
    <w:p w14:paraId="121E3E5B" w14:textId="77777777" w:rsidR="00BA326E" w:rsidRDefault="00BA326E" w:rsidP="00BA326E">
      <w:r>
        <w:t xml:space="preserve">  </w:t>
      </w:r>
      <w:r w:rsidRPr="00CD1410">
        <w:t xml:space="preserve">#g1 #h1 #i1 41 </w:t>
      </w:r>
      <w:r>
        <w:t>"</w:t>
      </w:r>
      <w:r w:rsidRPr="00CD1410">
        <w:t xml:space="preserve">-1 &amp; / &gt;e all[$ 9 </w:t>
      </w:r>
      <w:proofErr w:type="spellStart"/>
      <w:r w:rsidRPr="00CD1410">
        <w:t>yr</w:t>
      </w:r>
      <w:proofErr w:type="spellEnd"/>
      <w:r w:rsidRPr="00CD1410">
        <w:t xml:space="preserve"> </w:t>
      </w:r>
    </w:p>
    <w:p w14:paraId="2D4AEB85" w14:textId="77777777" w:rsidR="00BA326E" w:rsidRDefault="00BA326E" w:rsidP="00BA326E">
      <w:r>
        <w:t xml:space="preserve">  </w:t>
      </w:r>
      <w:proofErr w:type="spellStart"/>
      <w:r w:rsidRPr="00CD1410">
        <w:t>answ</w:t>
      </w:r>
      <w:proofErr w:type="spellEnd"/>
      <w:r w:rsidRPr="00CD1410">
        <w:t xml:space="preserve">]4 ,mix$ numb]s &gt;e 5t]$ by add+ a </w:t>
      </w:r>
    </w:p>
    <w:p w14:paraId="2E3A2B94" w14:textId="77777777" w:rsidR="00BA326E" w:rsidRDefault="00BA326E" w:rsidP="00BA326E">
      <w:r>
        <w:t xml:space="preserve">  </w:t>
      </w:r>
      <w:r w:rsidRPr="00CD1410">
        <w:t xml:space="preserve">space </w:t>
      </w:r>
      <w:proofErr w:type="spellStart"/>
      <w:r w:rsidRPr="00CD1410">
        <w:t>af</w:t>
      </w:r>
      <w:proofErr w:type="spellEnd"/>
      <w:r w:rsidRPr="00CD1410">
        <w:t xml:space="preserve"> ! :ole numb]4 ,spaces &gt;e only </w:t>
      </w:r>
    </w:p>
    <w:p w14:paraId="08A69394" w14:textId="77777777" w:rsidR="00F939FE" w:rsidRDefault="00BA326E" w:rsidP="00BA326E">
      <w:r>
        <w:t xml:space="preserve">  </w:t>
      </w:r>
      <w:r w:rsidRPr="00CD1410">
        <w:t>all[$ 2t :ole numb]s &amp; frac;ns4</w:t>
      </w:r>
    </w:p>
    <w:p w14:paraId="79783AD3" w14:textId="77777777" w:rsidR="006074CC" w:rsidRDefault="0053107D" w:rsidP="00BA326E">
      <w:r>
        <w:t xml:space="preserve">      </w:t>
      </w:r>
      <w:r w:rsidR="006074CC" w:rsidRPr="004A3002">
        <w:t>@.&lt;,texture 9dicates %ad$ &gt;ea4@.&gt;</w:t>
      </w:r>
    </w:p>
    <w:p w14:paraId="1475BB59" w14:textId="77777777" w:rsidR="00F939FE" w:rsidRDefault="006E3E68" w:rsidP="00F939FE">
      <w:r>
        <w:rPr>
          <w:noProof/>
        </w:rPr>
        <w:object w:dxaOrig="1440" w:dyaOrig="1440" w14:anchorId="5ABF0338">
          <v:shape id="_x0000_s1037" type="#_x0000_t75" style="position:absolute;margin-left:69.9pt;margin-top:26.7pt;width:570.75pt;height:61.95pt;z-index:-251639808;mso-position-horizontal-relative:text;mso-position-vertical-relative:text">
            <v:imagedata r:id="rId13" o:title=""/>
          </v:shape>
          <o:OLEObject Type="Embed" ProgID="CorelDraw.Graphic.18" ShapeID="_x0000_s1037" DrawAspect="Content" ObjectID="_1834746549" r:id="rId16"/>
        </w:object>
      </w:r>
    </w:p>
    <w:p w14:paraId="03A10134" w14:textId="77777777" w:rsidR="00F939FE" w:rsidRDefault="00F939FE" w:rsidP="00F939FE"/>
    <w:p w14:paraId="52B7E063" w14:textId="77777777" w:rsidR="00F939FE" w:rsidRDefault="00F939FE" w:rsidP="00F939FE"/>
    <w:p w14:paraId="73280E27" w14:textId="77777777" w:rsidR="008C0622" w:rsidRDefault="008C0622" w:rsidP="00F939FE"/>
    <w:p w14:paraId="62B3E65A" w14:textId="77777777" w:rsidR="008C0622" w:rsidRDefault="008C0622" w:rsidP="00F939FE"/>
    <w:p w14:paraId="2A98F206" w14:textId="77777777" w:rsidR="008C0622" w:rsidRDefault="008C0622" w:rsidP="00F939FE"/>
    <w:p w14:paraId="4889962A" w14:textId="77777777" w:rsidR="008C0622" w:rsidRDefault="008C0622" w:rsidP="00F939FE"/>
    <w:p w14:paraId="615295C2" w14:textId="77777777" w:rsidR="008C0622" w:rsidRDefault="008C0622" w:rsidP="00F939FE"/>
    <w:p w14:paraId="38481EC6" w14:textId="77777777" w:rsidR="008C0622" w:rsidRDefault="008C0622" w:rsidP="00F939FE"/>
    <w:p w14:paraId="41D16FF7" w14:textId="77777777" w:rsidR="008C0622" w:rsidRDefault="008C0622" w:rsidP="00F939FE"/>
    <w:p w14:paraId="1AC12F00" w14:textId="77777777" w:rsidR="008C0622" w:rsidRDefault="008C0622" w:rsidP="00F939FE"/>
    <w:p w14:paraId="0034C56E" w14:textId="77777777" w:rsidR="008C0622" w:rsidRDefault="008C0622" w:rsidP="00F939FE"/>
    <w:p w14:paraId="0386C9CF" w14:textId="77777777" w:rsidR="008C0622" w:rsidRDefault="008C0622" w:rsidP="00F939FE"/>
    <w:p w14:paraId="64F8AA31" w14:textId="77777777" w:rsidR="008C0622" w:rsidRDefault="008C0622" w:rsidP="00F939FE"/>
    <w:p w14:paraId="32A61784" w14:textId="77777777" w:rsidR="008C0622" w:rsidRDefault="008C0622" w:rsidP="00F939FE"/>
    <w:p w14:paraId="28E1045D" w14:textId="77777777" w:rsidR="008C0622" w:rsidRDefault="008C0622" w:rsidP="00F939FE">
      <w:r>
        <w:t xml:space="preserve">                                      #h</w:t>
      </w:r>
    </w:p>
    <w:p w14:paraId="5B711C5B" w14:textId="77777777" w:rsidR="008C0622" w:rsidRDefault="002835B3" w:rsidP="00F939FE">
      <w:r w:rsidRPr="002835B3">
        <w:lastRenderedPageBreak/>
        <w:t>#a</w:t>
      </w:r>
      <w:r w:rsidR="008C0622">
        <w:t>d</w:t>
      </w:r>
      <w:r w:rsidRPr="002835B3">
        <w:t xml:space="preserve"> ,: numb] goes 9 ! blank to</w:t>
      </w:r>
      <w:r>
        <w:t xml:space="preserve"> </w:t>
      </w:r>
      <w:r w:rsidR="008C0622">
        <w:t xml:space="preserve">      </w:t>
      </w:r>
      <w:proofErr w:type="spellStart"/>
      <w:r w:rsidR="008C0622">
        <w:t>a#g</w:t>
      </w:r>
      <w:proofErr w:type="spellEnd"/>
      <w:r w:rsidRPr="002835B3">
        <w:t xml:space="preserve"> </w:t>
      </w:r>
    </w:p>
    <w:p w14:paraId="1D59AE38" w14:textId="77777777" w:rsidR="00F939FE" w:rsidRPr="00971802" w:rsidRDefault="008C0622" w:rsidP="00F939FE">
      <w:r>
        <w:t xml:space="preserve">  </w:t>
      </w:r>
      <w:r w:rsidRPr="002835B3">
        <w:t>make</w:t>
      </w:r>
      <w:r>
        <w:t xml:space="preserve"> </w:t>
      </w:r>
      <w:r w:rsidRPr="002835B3">
        <w:t>!</w:t>
      </w:r>
      <w:r>
        <w:t xml:space="preserve"> </w:t>
      </w:r>
      <w:proofErr w:type="spellStart"/>
      <w:r w:rsidR="002835B3" w:rsidRPr="002835B3">
        <w:t>equa;n</w:t>
      </w:r>
      <w:proofErr w:type="spellEnd"/>
      <w:r w:rsidR="002835B3" w:rsidRPr="002835B3">
        <w:t xml:space="preserve"> true8</w:t>
      </w:r>
      <w:r w:rsidR="002835B3">
        <w:t xml:space="preserve"> </w:t>
      </w:r>
      <w:r w:rsidR="00F939FE">
        <w:t xml:space="preserve"> </w:t>
      </w:r>
    </w:p>
    <w:p w14:paraId="147D680C" w14:textId="77777777" w:rsidR="00F939FE" w:rsidRDefault="00F939FE" w:rsidP="00F939FE"/>
    <w:p w14:paraId="2A0D55B3" w14:textId="77777777" w:rsidR="00F939FE" w:rsidRDefault="002835B3" w:rsidP="00F939FE">
      <w:r>
        <w:t xml:space="preserve">    </w:t>
      </w:r>
      <w:r w:rsidRPr="002835B3">
        <w:t>#ab"&lt;x"6#d"&gt;"</w:t>
      </w:r>
      <w:r>
        <w:t>-</w:t>
      </w:r>
      <w:r w:rsidRPr="002835B3">
        <w:t>#c "7 #abx"6.</w:t>
      </w:r>
      <w:r w:rsidR="00250BD7">
        <w:t>-</w:t>
      </w:r>
    </w:p>
    <w:p w14:paraId="5C9D767D" w14:textId="77777777" w:rsidR="00F939FE" w:rsidRDefault="00F939FE" w:rsidP="00F939FE"/>
    <w:p w14:paraId="1FD777AC" w14:textId="77777777" w:rsidR="00A70930" w:rsidRDefault="00A70930" w:rsidP="00A70930">
      <w:r>
        <w:t xml:space="preserve">    </w:t>
      </w:r>
      <w:r w:rsidRPr="00CD1410">
        <w:t xml:space="preserve">,only #j1 #a1 #b1 #c1 #d1 #e1 </w:t>
      </w:r>
      <w:r>
        <w:t>#</w:t>
      </w:r>
      <w:r w:rsidRPr="00CD1410">
        <w:t xml:space="preserve">f1 </w:t>
      </w:r>
    </w:p>
    <w:p w14:paraId="2816C84B" w14:textId="77777777" w:rsidR="00A70930" w:rsidRDefault="00A70930" w:rsidP="00A70930">
      <w:r>
        <w:t xml:space="preserve">  </w:t>
      </w:r>
      <w:r w:rsidRPr="00CD1410">
        <w:t xml:space="preserve">#g1 #h1 #i1 41 </w:t>
      </w:r>
      <w:r>
        <w:t>"</w:t>
      </w:r>
      <w:r w:rsidRPr="00CD1410">
        <w:t xml:space="preserve">-1 &amp; / &gt;e all[$ 9 </w:t>
      </w:r>
      <w:proofErr w:type="spellStart"/>
      <w:r w:rsidRPr="00CD1410">
        <w:t>yr</w:t>
      </w:r>
      <w:proofErr w:type="spellEnd"/>
      <w:r w:rsidRPr="00CD1410">
        <w:t xml:space="preserve"> </w:t>
      </w:r>
    </w:p>
    <w:p w14:paraId="0D0EB1AD" w14:textId="77777777" w:rsidR="00A70930" w:rsidRDefault="00A70930" w:rsidP="00A70930">
      <w:r>
        <w:t xml:space="preserve">  </w:t>
      </w:r>
      <w:proofErr w:type="spellStart"/>
      <w:r w:rsidRPr="00CD1410">
        <w:t>answ</w:t>
      </w:r>
      <w:proofErr w:type="spellEnd"/>
      <w:r w:rsidRPr="00CD1410">
        <w:t xml:space="preserve">]4 ,mix$ numb]s &gt;e 5t]$ by add+ a </w:t>
      </w:r>
    </w:p>
    <w:p w14:paraId="07C2F7D1" w14:textId="77777777" w:rsidR="00A70930" w:rsidRDefault="00A70930" w:rsidP="00A70930">
      <w:r>
        <w:t xml:space="preserve">  </w:t>
      </w:r>
      <w:r w:rsidRPr="00CD1410">
        <w:t xml:space="preserve">space </w:t>
      </w:r>
      <w:proofErr w:type="spellStart"/>
      <w:r w:rsidRPr="00CD1410">
        <w:t>af</w:t>
      </w:r>
      <w:proofErr w:type="spellEnd"/>
      <w:r w:rsidRPr="00CD1410">
        <w:t xml:space="preserve"> ! :ole numb]4 ,spaces &gt;e only </w:t>
      </w:r>
    </w:p>
    <w:p w14:paraId="5DA9C8B8" w14:textId="77777777" w:rsidR="00A70930" w:rsidRDefault="00A70930" w:rsidP="00A70930">
      <w:r>
        <w:t xml:space="preserve">  </w:t>
      </w:r>
      <w:r w:rsidRPr="00CD1410">
        <w:t>all[$ 2t :ole numb]s &amp; frac;ns4</w:t>
      </w:r>
    </w:p>
    <w:p w14:paraId="558612BC" w14:textId="77777777" w:rsidR="00F939FE" w:rsidRDefault="00A70930" w:rsidP="00A70930">
      <w:r>
        <w:t xml:space="preserve">      </w:t>
      </w:r>
      <w:r w:rsidRPr="004A3002">
        <w:t>@.&lt;,texture 9dicates %ad$ &gt;ea4@.&gt;</w:t>
      </w:r>
    </w:p>
    <w:p w14:paraId="1389929D" w14:textId="77777777" w:rsidR="00F939FE" w:rsidRDefault="006E3E68" w:rsidP="00F939FE">
      <w:r>
        <w:rPr>
          <w:noProof/>
        </w:rPr>
        <w:object w:dxaOrig="1440" w:dyaOrig="1440" w14:anchorId="6CEB54E2">
          <v:shape id="_x0000_s1038" type="#_x0000_t75" style="position:absolute;margin-left:69.9pt;margin-top:26.7pt;width:570.75pt;height:61.95pt;z-index:-251638784;mso-position-horizontal-relative:text;mso-position-vertical-relative:text">
            <v:imagedata r:id="rId13" o:title=""/>
          </v:shape>
          <o:OLEObject Type="Embed" ProgID="CorelDraw.Graphic.18" ShapeID="_x0000_s1038" DrawAspect="Content" ObjectID="_1834746550" r:id="rId17"/>
        </w:object>
      </w:r>
    </w:p>
    <w:p w14:paraId="1FCA3C1F" w14:textId="77777777" w:rsidR="00F939FE" w:rsidRDefault="00F939FE" w:rsidP="00F939FE"/>
    <w:p w14:paraId="2C7135BF" w14:textId="77777777" w:rsidR="00F939FE" w:rsidRDefault="00F939FE" w:rsidP="00F939FE"/>
    <w:p w14:paraId="0E27BAFA" w14:textId="77777777" w:rsidR="002E561B" w:rsidRDefault="002E561B"/>
    <w:p w14:paraId="253CD373" w14:textId="77777777" w:rsidR="002E561B" w:rsidRDefault="002E561B"/>
    <w:p w14:paraId="2988B952" w14:textId="77777777" w:rsidR="002E561B" w:rsidRDefault="002E561B"/>
    <w:p w14:paraId="7D3A50C2" w14:textId="77777777" w:rsidR="002E561B" w:rsidRDefault="002E561B"/>
    <w:p w14:paraId="413917BD" w14:textId="77777777" w:rsidR="002E561B" w:rsidRDefault="002E561B"/>
    <w:p w14:paraId="465091D7" w14:textId="77777777" w:rsidR="002E561B" w:rsidRDefault="002E561B"/>
    <w:p w14:paraId="1BF7B954" w14:textId="77777777" w:rsidR="002E561B" w:rsidRDefault="002E561B"/>
    <w:p w14:paraId="098D854A" w14:textId="77777777" w:rsidR="002E561B" w:rsidRDefault="002E561B"/>
    <w:p w14:paraId="153F1D16" w14:textId="77777777" w:rsidR="002E561B" w:rsidRDefault="002E561B"/>
    <w:p w14:paraId="314B871F" w14:textId="77777777" w:rsidR="002E561B" w:rsidRDefault="002E561B"/>
    <w:p w14:paraId="398B7798" w14:textId="77777777" w:rsidR="002E561B" w:rsidRPr="00971802" w:rsidRDefault="002E561B" w:rsidP="002E561B">
      <w:r>
        <w:t xml:space="preserve">                                     </w:t>
      </w:r>
      <w:r w:rsidR="008C0622">
        <w:t xml:space="preserve"> </w:t>
      </w:r>
      <w:r>
        <w:t>#</w:t>
      </w:r>
      <w:proofErr w:type="spellStart"/>
      <w:r w:rsidR="008C0622">
        <w:t>i</w:t>
      </w:r>
      <w:proofErr w:type="spellEnd"/>
    </w:p>
    <w:p w14:paraId="3677D910" w14:textId="77777777" w:rsidR="002E561B" w:rsidRDefault="00DD24B4" w:rsidP="00F939FE">
      <w:r w:rsidRPr="00DD24B4">
        <w:lastRenderedPageBreak/>
        <w:t>#a</w:t>
      </w:r>
      <w:r w:rsidR="008C0622">
        <w:t>e</w:t>
      </w:r>
      <w:r w:rsidRPr="00DD24B4">
        <w:t xml:space="preserve"> ,</w:t>
      </w:r>
      <w:proofErr w:type="spellStart"/>
      <w:r w:rsidRPr="00DD24B4">
        <w:t>adam</w:t>
      </w:r>
      <w:proofErr w:type="spellEnd"/>
      <w:r w:rsidRPr="00DD24B4">
        <w:t xml:space="preserve"> is go+ on a #c1bej-mile</w:t>
      </w:r>
      <w:r w:rsidR="002E561B">
        <w:t xml:space="preserve">   </w:t>
      </w:r>
      <w:r w:rsidR="008C0622">
        <w:t xml:space="preserve">  </w:t>
      </w:r>
      <w:r w:rsidR="002E561B">
        <w:t>#</w:t>
      </w:r>
      <w:r w:rsidR="008C0622">
        <w:t>h</w:t>
      </w:r>
    </w:p>
    <w:p w14:paraId="2ECF024C" w14:textId="77777777" w:rsidR="002E561B" w:rsidRDefault="002E561B" w:rsidP="00F939FE">
      <w:r>
        <w:t xml:space="preserve">  </w:t>
      </w:r>
      <w:r w:rsidR="00DD24B4" w:rsidRPr="00DD24B4">
        <w:t>trip4 ,he w drive #</w:t>
      </w:r>
      <w:proofErr w:type="spellStart"/>
      <w:r w:rsidR="00DD24B4" w:rsidRPr="00DD24B4">
        <w:t>bej</w:t>
      </w:r>
      <w:proofErr w:type="spellEnd"/>
      <w:r w:rsidR="00DD24B4" w:rsidRPr="00DD24B4">
        <w:t xml:space="preserve"> miles </w:t>
      </w:r>
      <w:proofErr w:type="spellStart"/>
      <w:r w:rsidR="00DD24B4" w:rsidRPr="00DD24B4">
        <w:t>ea</w:t>
      </w:r>
      <w:proofErr w:type="spellEnd"/>
      <w:r w:rsidR="00DD24B4" w:rsidRPr="00DD24B4">
        <w:t xml:space="preserve">* "d4 </w:t>
      </w:r>
    </w:p>
    <w:p w14:paraId="5697DC06" w14:textId="77777777" w:rsidR="00F939FE" w:rsidRDefault="002E561B" w:rsidP="00F939FE">
      <w:r>
        <w:t xml:space="preserve">  </w:t>
      </w:r>
      <w:r w:rsidR="00DD24B4" w:rsidRPr="00DD24B4">
        <w:t>,h[ _m "ds w ,</w:t>
      </w:r>
      <w:proofErr w:type="spellStart"/>
      <w:r w:rsidR="00DD24B4" w:rsidRPr="00DD24B4">
        <w:t>adam's</w:t>
      </w:r>
      <w:proofErr w:type="spellEnd"/>
      <w:r w:rsidR="00DD24B4" w:rsidRPr="00DD24B4">
        <w:t xml:space="preserve"> trip take8</w:t>
      </w:r>
    </w:p>
    <w:p w14:paraId="1AE0B7C9" w14:textId="77777777" w:rsidR="002E561B" w:rsidRDefault="002E561B" w:rsidP="002E561B">
      <w:r>
        <w:t xml:space="preserve">    </w:t>
      </w:r>
      <w:r w:rsidRPr="00CD1410">
        <w:t xml:space="preserve">,only #j1 #a1 #b1 #c1 #d1 #e1 </w:t>
      </w:r>
      <w:r>
        <w:t>#</w:t>
      </w:r>
      <w:r w:rsidRPr="00CD1410">
        <w:t xml:space="preserve">f1 </w:t>
      </w:r>
    </w:p>
    <w:p w14:paraId="39F7592F" w14:textId="77777777" w:rsidR="002E561B" w:rsidRDefault="002E561B" w:rsidP="002E561B">
      <w:r>
        <w:t xml:space="preserve">  </w:t>
      </w:r>
      <w:r w:rsidRPr="00CD1410">
        <w:t xml:space="preserve">#g1 #h1 #i1 41 </w:t>
      </w:r>
      <w:r>
        <w:t>"</w:t>
      </w:r>
      <w:r w:rsidRPr="00CD1410">
        <w:t xml:space="preserve">-1 &amp; / &gt;e all[$ 9 </w:t>
      </w:r>
      <w:proofErr w:type="spellStart"/>
      <w:r w:rsidRPr="00CD1410">
        <w:t>yr</w:t>
      </w:r>
      <w:proofErr w:type="spellEnd"/>
      <w:r w:rsidRPr="00CD1410">
        <w:t xml:space="preserve"> </w:t>
      </w:r>
    </w:p>
    <w:p w14:paraId="61253EA2" w14:textId="77777777" w:rsidR="002E561B" w:rsidRDefault="002E561B" w:rsidP="002E561B">
      <w:r>
        <w:t xml:space="preserve">  </w:t>
      </w:r>
      <w:proofErr w:type="spellStart"/>
      <w:r w:rsidRPr="00CD1410">
        <w:t>answ</w:t>
      </w:r>
      <w:proofErr w:type="spellEnd"/>
      <w:r w:rsidRPr="00CD1410">
        <w:t xml:space="preserve">]4 ,mix$ numb]s &gt;e 5t]$ by add+ a </w:t>
      </w:r>
    </w:p>
    <w:p w14:paraId="6CE0AF88" w14:textId="77777777" w:rsidR="002E561B" w:rsidRDefault="002E561B" w:rsidP="002E561B">
      <w:r>
        <w:t xml:space="preserve">  </w:t>
      </w:r>
      <w:r w:rsidRPr="00CD1410">
        <w:t xml:space="preserve">space </w:t>
      </w:r>
      <w:proofErr w:type="spellStart"/>
      <w:r w:rsidRPr="00CD1410">
        <w:t>af</w:t>
      </w:r>
      <w:proofErr w:type="spellEnd"/>
      <w:r w:rsidRPr="00CD1410">
        <w:t xml:space="preserve"> ! :ole numb]4 ,spaces &gt;e only </w:t>
      </w:r>
    </w:p>
    <w:p w14:paraId="02BAD6B7" w14:textId="77777777" w:rsidR="00F939FE" w:rsidRDefault="002E561B" w:rsidP="002E561B">
      <w:r>
        <w:t xml:space="preserve">  </w:t>
      </w:r>
      <w:r w:rsidRPr="00CD1410">
        <w:t>all[$ 2t :ole numb]s &amp; frac;ns4</w:t>
      </w:r>
    </w:p>
    <w:p w14:paraId="54CBE9F2" w14:textId="77777777" w:rsidR="00F939FE" w:rsidRDefault="002E561B" w:rsidP="00F939FE">
      <w:r>
        <w:t xml:space="preserve">      </w:t>
      </w:r>
      <w:r w:rsidRPr="004A3002">
        <w:t>@.&lt;,texture 9dicates %ad$ &gt;ea4@.&gt;</w:t>
      </w:r>
    </w:p>
    <w:p w14:paraId="2DDABCFD" w14:textId="77777777" w:rsidR="00F939FE" w:rsidRDefault="006E3E68" w:rsidP="00F939FE">
      <w:r>
        <w:rPr>
          <w:noProof/>
        </w:rPr>
        <w:object w:dxaOrig="1440" w:dyaOrig="1440" w14:anchorId="1B2449BB">
          <v:shape id="_x0000_s1039" type="#_x0000_t75" style="position:absolute;margin-left:69.9pt;margin-top:26.7pt;width:570.75pt;height:61.95pt;z-index:-251637760;mso-position-horizontal-relative:text;mso-position-vertical-relative:text">
            <v:imagedata r:id="rId13" o:title=""/>
          </v:shape>
          <o:OLEObject Type="Embed" ProgID="CorelDraw.Graphic.18" ShapeID="_x0000_s1039" DrawAspect="Content" ObjectID="_1834746551" r:id="rId18"/>
        </w:object>
      </w:r>
    </w:p>
    <w:p w14:paraId="3B90F8BF" w14:textId="77777777" w:rsidR="00F939FE" w:rsidRDefault="00F939FE" w:rsidP="00F939FE"/>
    <w:p w14:paraId="43A39220" w14:textId="77777777" w:rsidR="00F939FE" w:rsidRDefault="00F939FE" w:rsidP="00F939FE"/>
    <w:p w14:paraId="7529AE30" w14:textId="77777777" w:rsidR="00F939FE" w:rsidRDefault="00F939FE" w:rsidP="00F939FE"/>
    <w:p w14:paraId="5B0C5C19" w14:textId="77777777" w:rsidR="00F939FE" w:rsidRDefault="00F939FE" w:rsidP="00F939FE"/>
    <w:p w14:paraId="0436243F" w14:textId="77777777" w:rsidR="00F939FE" w:rsidRDefault="00F939FE" w:rsidP="00F939FE"/>
    <w:p w14:paraId="2C192D59" w14:textId="77777777" w:rsidR="00F939FE" w:rsidRDefault="00F939FE" w:rsidP="00F939FE">
      <w:r>
        <w:t xml:space="preserve">                                  </w:t>
      </w:r>
    </w:p>
    <w:p w14:paraId="5CED8C77" w14:textId="77777777" w:rsidR="00F939FE" w:rsidRDefault="00F939FE" w:rsidP="00F939FE"/>
    <w:p w14:paraId="2032A8F8" w14:textId="77777777" w:rsidR="00F939FE" w:rsidRDefault="00F939FE" w:rsidP="00F939FE"/>
    <w:p w14:paraId="5288EF9C" w14:textId="77777777" w:rsidR="00F939FE" w:rsidRDefault="00F939FE" w:rsidP="00F939FE"/>
    <w:p w14:paraId="6A5D1261" w14:textId="77777777" w:rsidR="00F939FE" w:rsidRDefault="00F939FE" w:rsidP="00F939FE"/>
    <w:p w14:paraId="0F9703DC" w14:textId="77777777" w:rsidR="00F939FE" w:rsidRDefault="00F939FE" w:rsidP="00F939FE"/>
    <w:p w14:paraId="2F7BC2A0" w14:textId="77777777" w:rsidR="00F939FE" w:rsidRDefault="00F939FE" w:rsidP="00F939FE"/>
    <w:p w14:paraId="39E63457" w14:textId="77777777" w:rsidR="00F939FE" w:rsidRDefault="00F939FE" w:rsidP="00F939FE"/>
    <w:p w14:paraId="4F72BAA2" w14:textId="77777777" w:rsidR="00F939FE" w:rsidRDefault="00F939FE" w:rsidP="00F939FE"/>
    <w:p w14:paraId="7F6EA832" w14:textId="77777777" w:rsidR="00F939FE" w:rsidRPr="00971802" w:rsidRDefault="00F939FE" w:rsidP="00F939FE">
      <w:r>
        <w:t xml:space="preserve">   </w:t>
      </w:r>
      <w:r w:rsidR="00BB3AC3">
        <w:t xml:space="preserve">                                  </w:t>
      </w:r>
      <w:r>
        <w:t>#</w:t>
      </w:r>
      <w:proofErr w:type="spellStart"/>
      <w:r w:rsidR="0035618C">
        <w:t>a</w:t>
      </w:r>
      <w:r w:rsidR="008C0622">
        <w:t>j</w:t>
      </w:r>
      <w:proofErr w:type="spellEnd"/>
    </w:p>
    <w:p w14:paraId="53379414" w14:textId="77777777" w:rsidR="00F939FE" w:rsidRDefault="00F939FE" w:rsidP="00F939FE">
      <w:r>
        <w:lastRenderedPageBreak/>
        <w:t xml:space="preserve">          </w:t>
      </w:r>
      <w:r w:rsidR="00C402D0" w:rsidRPr="00C402D0">
        <w:t>,calculator ,active</w:t>
      </w:r>
      <w:r w:rsidR="00C402D0">
        <w:t xml:space="preserve">  </w:t>
      </w:r>
      <w:r>
        <w:t xml:space="preserve">  </w:t>
      </w:r>
      <w:r w:rsidR="005955AF">
        <w:t xml:space="preserve">    </w:t>
      </w:r>
      <w:r>
        <w:t>#</w:t>
      </w:r>
      <w:proofErr w:type="spellStart"/>
      <w:r w:rsidR="003A0364">
        <w:t>a</w:t>
      </w:r>
      <w:r w:rsidR="005955AF">
        <w:t>j</w:t>
      </w:r>
      <w:proofErr w:type="spellEnd"/>
    </w:p>
    <w:p w14:paraId="16389E4E" w14:textId="77777777" w:rsidR="00F939FE" w:rsidRDefault="00F939FE" w:rsidP="00F939FE"/>
    <w:p w14:paraId="151DE46A" w14:textId="77777777" w:rsidR="00C402D0" w:rsidRDefault="00C402D0" w:rsidP="00F939FE">
      <w:r>
        <w:t xml:space="preserve">    </w:t>
      </w:r>
      <w:r w:rsidRPr="00C402D0">
        <w:t>,"</w:t>
      </w:r>
      <w:proofErr w:type="spellStart"/>
      <w:r w:rsidRPr="00C402D0">
        <w:t>qs</w:t>
      </w:r>
      <w:proofErr w:type="spellEnd"/>
      <w:r w:rsidRPr="00C402D0">
        <w:t xml:space="preserve"> #</w:t>
      </w:r>
      <w:proofErr w:type="spellStart"/>
      <w:r w:rsidRPr="00C402D0">
        <w:t>a</w:t>
      </w:r>
      <w:r w:rsidR="005955AF">
        <w:t>f</w:t>
      </w:r>
      <w:proofErr w:type="spellEnd"/>
      <w:r w:rsidRPr="00C402D0">
        <w:t xml:space="preserve"> "? #</w:t>
      </w:r>
      <w:proofErr w:type="spellStart"/>
      <w:r w:rsidR="005955AF">
        <w:t>bj</w:t>
      </w:r>
      <w:proofErr w:type="spellEnd"/>
      <w:r w:rsidRPr="00C402D0">
        <w:t xml:space="preserve"> require y to write </w:t>
      </w:r>
    </w:p>
    <w:p w14:paraId="36D07453" w14:textId="77777777" w:rsidR="00C402D0" w:rsidRDefault="00C402D0" w:rsidP="00F939FE">
      <w:r>
        <w:t xml:space="preserve">    </w:t>
      </w:r>
      <w:proofErr w:type="spellStart"/>
      <w:r w:rsidR="005955AF" w:rsidRPr="00C402D0">
        <w:t>yr</w:t>
      </w:r>
      <w:proofErr w:type="spellEnd"/>
      <w:r w:rsidR="005955AF" w:rsidRPr="00C402D0">
        <w:t xml:space="preserve"> </w:t>
      </w:r>
      <w:proofErr w:type="spellStart"/>
      <w:r w:rsidRPr="00C402D0">
        <w:t>answ</w:t>
      </w:r>
      <w:proofErr w:type="spellEnd"/>
      <w:r w:rsidRPr="00C402D0">
        <w:t>]s 9 ! boxes4 ,write only "o</w:t>
      </w:r>
    </w:p>
    <w:p w14:paraId="760B685E" w14:textId="77777777" w:rsidR="00F939FE" w:rsidRDefault="00C402D0" w:rsidP="00F939FE">
      <w:r>
        <w:t xml:space="preserve">   </w:t>
      </w:r>
      <w:r w:rsidRPr="00C402D0">
        <w:t xml:space="preserve"> numb] or symbol 9 </w:t>
      </w:r>
      <w:proofErr w:type="spellStart"/>
      <w:r w:rsidRPr="00C402D0">
        <w:t>ea</w:t>
      </w:r>
      <w:proofErr w:type="spellEnd"/>
      <w:r w:rsidRPr="00C402D0">
        <w:t>* box4</w:t>
      </w:r>
    </w:p>
    <w:p w14:paraId="2EAFE4A5" w14:textId="77777777" w:rsidR="00EC25CA" w:rsidRDefault="005A7969" w:rsidP="00F939FE">
      <w:r w:rsidRPr="005A7969">
        <w:t>#</w:t>
      </w:r>
      <w:proofErr w:type="spellStart"/>
      <w:r w:rsidRPr="005A7969">
        <w:t>a</w:t>
      </w:r>
      <w:r w:rsidR="005955AF">
        <w:t>f</w:t>
      </w:r>
      <w:proofErr w:type="spellEnd"/>
      <w:r w:rsidRPr="005A7969">
        <w:t xml:space="preserve"> ,</w:t>
      </w:r>
      <w:proofErr w:type="spellStart"/>
      <w:r w:rsidRPr="005A7969">
        <w:t>allie</w:t>
      </w:r>
      <w:proofErr w:type="spellEnd"/>
      <w:r w:rsidRPr="005A7969">
        <w:t xml:space="preserve"> b"\ two movie tickets = </w:t>
      </w:r>
    </w:p>
    <w:p w14:paraId="2CE36995" w14:textId="77777777" w:rsidR="00EC25CA" w:rsidRDefault="00EC25CA" w:rsidP="00F939FE">
      <w:r>
        <w:t xml:space="preserve">  </w:t>
      </w:r>
      <w:r w:rsidR="005A7969" w:rsidRPr="005A7969">
        <w:t xml:space="preserve">@s#g4ej </w:t>
      </w:r>
      <w:proofErr w:type="spellStart"/>
      <w:r w:rsidR="005A7969" w:rsidRPr="005A7969">
        <w:t>ea</w:t>
      </w:r>
      <w:proofErr w:type="spellEnd"/>
      <w:r w:rsidR="005A7969" w:rsidRPr="005A7969">
        <w:t>*1 ?</w:t>
      </w:r>
      <w:proofErr w:type="spellStart"/>
      <w:r w:rsidR="005A7969" w:rsidRPr="005A7969">
        <w:t>ree</w:t>
      </w:r>
      <w:proofErr w:type="spellEnd"/>
      <w:r w:rsidR="005A7969" w:rsidRPr="005A7969">
        <w:t xml:space="preserve"> sodas = @s#b4ej </w:t>
      </w:r>
      <w:proofErr w:type="spellStart"/>
      <w:r w:rsidR="005A7969" w:rsidRPr="005A7969">
        <w:t>ea</w:t>
      </w:r>
      <w:proofErr w:type="spellEnd"/>
      <w:r w:rsidR="005A7969" w:rsidRPr="005A7969">
        <w:t>*1</w:t>
      </w:r>
      <w:r w:rsidR="005A7969">
        <w:t xml:space="preserve"> </w:t>
      </w:r>
    </w:p>
    <w:p w14:paraId="2B56323A" w14:textId="77777777" w:rsidR="00EC25CA" w:rsidRDefault="00EC25CA" w:rsidP="00F939FE">
      <w:r>
        <w:t xml:space="preserve">  </w:t>
      </w:r>
      <w:r w:rsidR="005A7969" w:rsidRPr="005A7969">
        <w:t xml:space="preserve">a tub ( popcorn = @s#f4ej1 &amp; "s c&amp;y4 </w:t>
      </w:r>
    </w:p>
    <w:p w14:paraId="24D19E48" w14:textId="77777777" w:rsidR="00EC25CA" w:rsidRDefault="00EC25CA" w:rsidP="00F939FE">
      <w:r>
        <w:t xml:space="preserve">  </w:t>
      </w:r>
      <w:r w:rsidR="005A7969" w:rsidRPr="005A7969">
        <w:t xml:space="preserve">,%e sp5t a total ( @s#cb4jj4 ,h[ m* </w:t>
      </w:r>
    </w:p>
    <w:p w14:paraId="18B20760" w14:textId="77777777" w:rsidR="00F939FE" w:rsidRDefault="00EC25CA" w:rsidP="00F939FE">
      <w:r>
        <w:t xml:space="preserve">  </w:t>
      </w:r>
      <w:r w:rsidR="005A7969" w:rsidRPr="005A7969">
        <w:t xml:space="preserve">did ! </w:t>
      </w:r>
      <w:proofErr w:type="spellStart"/>
      <w:r w:rsidR="005A7969" w:rsidRPr="005A7969">
        <w:t>c&amp;y</w:t>
      </w:r>
      <w:proofErr w:type="spellEnd"/>
      <w:r w:rsidR="005A7969" w:rsidRPr="005A7969">
        <w:t xml:space="preserve"> co/8</w:t>
      </w:r>
    </w:p>
    <w:p w14:paraId="00D1B1D7" w14:textId="77777777" w:rsidR="00EC25CA" w:rsidRDefault="005A7969" w:rsidP="00F939FE">
      <w:r>
        <w:t xml:space="preserve">    </w:t>
      </w:r>
      <w:r w:rsidRPr="005A7969">
        <w:t xml:space="preserve">"&lt;,note3 ,express ! </w:t>
      </w:r>
      <w:proofErr w:type="spellStart"/>
      <w:r w:rsidRPr="005A7969">
        <w:t>answ</w:t>
      </w:r>
      <w:proofErr w:type="spellEnd"/>
      <w:r w:rsidRPr="005A7969">
        <w:t xml:space="preserve">] z </w:t>
      </w:r>
    </w:p>
    <w:p w14:paraId="07A02EEB" w14:textId="77777777" w:rsidR="005A7969" w:rsidRDefault="00EC25CA" w:rsidP="00F939FE">
      <w:r>
        <w:t xml:space="preserve">  </w:t>
      </w:r>
      <w:r w:rsidR="005A7969" w:rsidRPr="005A7969">
        <w:t>doll&gt;s4c5ts4"&gt;</w:t>
      </w:r>
    </w:p>
    <w:p w14:paraId="2734AE7D" w14:textId="77777777" w:rsidR="00EC25CA" w:rsidRDefault="00EC25CA" w:rsidP="00EC25CA">
      <w:r>
        <w:t xml:space="preserve">    </w:t>
      </w:r>
      <w:r w:rsidRPr="00416F32">
        <w:t xml:space="preserve">,only #j1 #a1 #b1 #c1 #d1 #e1 #f1 </w:t>
      </w:r>
    </w:p>
    <w:p w14:paraId="2B16AA78" w14:textId="77777777" w:rsidR="00EC25CA" w:rsidRDefault="00EC25CA" w:rsidP="00EC25CA">
      <w:r>
        <w:t xml:space="preserve">  </w:t>
      </w:r>
      <w:r w:rsidRPr="00416F32">
        <w:t>#g1 #h1 #i1 41 "</w:t>
      </w:r>
      <w:r>
        <w:t>-</w:t>
      </w:r>
      <w:r w:rsidRPr="00416F32">
        <w:t xml:space="preserve">1 &amp; / &gt;e all[$ 9 </w:t>
      </w:r>
      <w:proofErr w:type="spellStart"/>
      <w:r w:rsidRPr="00416F32">
        <w:t>yr</w:t>
      </w:r>
      <w:proofErr w:type="spellEnd"/>
      <w:r w:rsidRPr="00416F32">
        <w:t xml:space="preserve"> </w:t>
      </w:r>
    </w:p>
    <w:p w14:paraId="1F969081" w14:textId="77777777" w:rsidR="00EC25CA" w:rsidRDefault="00EC25CA" w:rsidP="00EC25CA">
      <w:r>
        <w:t xml:space="preserve">  </w:t>
      </w:r>
      <w:proofErr w:type="spellStart"/>
      <w:r w:rsidRPr="00416F32">
        <w:t>answ</w:t>
      </w:r>
      <w:proofErr w:type="spellEnd"/>
      <w:r w:rsidRPr="00416F32">
        <w:t>]4 ,mix$ numb]s &gt;e 5t]$ by add+ a</w:t>
      </w:r>
      <w:r>
        <w:t xml:space="preserve"> </w:t>
      </w:r>
    </w:p>
    <w:p w14:paraId="6E326AF5" w14:textId="77777777" w:rsidR="00EC25CA" w:rsidRDefault="00EC25CA" w:rsidP="00EC25CA">
      <w:r>
        <w:t xml:space="preserve">  </w:t>
      </w:r>
      <w:r w:rsidRPr="00416F32">
        <w:t xml:space="preserve">space </w:t>
      </w:r>
      <w:proofErr w:type="spellStart"/>
      <w:r w:rsidRPr="00416F32">
        <w:t>af</w:t>
      </w:r>
      <w:proofErr w:type="spellEnd"/>
      <w:r w:rsidRPr="00416F32">
        <w:t xml:space="preserve"> ! :ole numb]4 ,spaces &gt;e only </w:t>
      </w:r>
    </w:p>
    <w:p w14:paraId="1F3E2324" w14:textId="77777777" w:rsidR="00EC25CA" w:rsidRDefault="00EC25CA" w:rsidP="00EC25CA">
      <w:r>
        <w:t xml:space="preserve">  </w:t>
      </w:r>
      <w:r w:rsidRPr="00416F32">
        <w:t>all[$ 2t :ole numb]s &amp; frac;ns4</w:t>
      </w:r>
    </w:p>
    <w:p w14:paraId="2DD6EE20" w14:textId="77777777" w:rsidR="00C402D0" w:rsidRDefault="00C402D0" w:rsidP="00C402D0">
      <w:r>
        <w:t xml:space="preserve">      </w:t>
      </w:r>
      <w:r w:rsidRPr="004A3002">
        <w:t>@.&lt;,texture 9dicates %ad$ &gt;ea4@.&gt;</w:t>
      </w:r>
    </w:p>
    <w:p w14:paraId="297A177F" w14:textId="77777777" w:rsidR="00C402D0" w:rsidRDefault="006E3E68" w:rsidP="00C402D0">
      <w:r>
        <w:rPr>
          <w:noProof/>
        </w:rPr>
        <w:object w:dxaOrig="1440" w:dyaOrig="1440" w14:anchorId="5A2D4680">
          <v:shape id="_x0000_s1043" type="#_x0000_t75" style="position:absolute;margin-left:69.9pt;margin-top:26.7pt;width:570.75pt;height:61.95pt;z-index:-251629568;mso-position-horizontal-relative:text;mso-position-vertical-relative:text">
            <v:imagedata r:id="rId13" o:title=""/>
          </v:shape>
          <o:OLEObject Type="Embed" ProgID="CorelDraw.Graphic.18" ShapeID="_x0000_s1043" DrawAspect="Content" ObjectID="_1834746552" r:id="rId19"/>
        </w:object>
      </w:r>
    </w:p>
    <w:p w14:paraId="4BE41CC2" w14:textId="77777777" w:rsidR="00C402D0" w:rsidRDefault="00C402D0" w:rsidP="00C402D0"/>
    <w:p w14:paraId="09300C1B" w14:textId="77777777" w:rsidR="00F939FE" w:rsidRDefault="00F939FE" w:rsidP="00F939FE"/>
    <w:p w14:paraId="134D222E" w14:textId="77777777" w:rsidR="00F939FE" w:rsidRDefault="00F939FE" w:rsidP="00F939FE"/>
    <w:p w14:paraId="1125054C" w14:textId="77777777" w:rsidR="00F939FE" w:rsidRDefault="00F939FE" w:rsidP="00F939FE"/>
    <w:p w14:paraId="5448EC21" w14:textId="77777777" w:rsidR="00F939FE" w:rsidRDefault="00F939FE" w:rsidP="00F939FE"/>
    <w:p w14:paraId="0C979EAF" w14:textId="77777777" w:rsidR="00F939FE" w:rsidRPr="00971802" w:rsidRDefault="005A7969" w:rsidP="00F939FE">
      <w:r>
        <w:t xml:space="preserve">                                  </w:t>
      </w:r>
      <w:r w:rsidR="00F939FE">
        <w:t xml:space="preserve">   #</w:t>
      </w:r>
      <w:r w:rsidR="00C402D0">
        <w:t>a</w:t>
      </w:r>
      <w:r w:rsidR="005955AF">
        <w:t>b</w:t>
      </w:r>
    </w:p>
    <w:p w14:paraId="2FAF5A3F" w14:textId="77777777" w:rsidR="001C3368" w:rsidRDefault="001C3368" w:rsidP="00F939FE">
      <w:r w:rsidRPr="001C3368">
        <w:lastRenderedPageBreak/>
        <w:t>#</w:t>
      </w:r>
      <w:r w:rsidR="005955AF">
        <w:t xml:space="preserve">ag </w:t>
      </w:r>
      <w:r w:rsidRPr="001C3368">
        <w:t>,! base &gt;</w:t>
      </w:r>
      <w:proofErr w:type="spellStart"/>
      <w:r w:rsidRPr="001C3368">
        <w:t>ea</w:t>
      </w:r>
      <w:proofErr w:type="spellEnd"/>
      <w:r w:rsidRPr="001C3368">
        <w:t xml:space="preserve"> ( a </w:t>
      </w:r>
      <w:proofErr w:type="spellStart"/>
      <w:r w:rsidRPr="001C3368">
        <w:t>rectangul</w:t>
      </w:r>
      <w:proofErr w:type="spellEnd"/>
      <w:r w:rsidRPr="001C3368">
        <w:t xml:space="preserve">&gt; </w:t>
      </w:r>
      <w:r>
        <w:t xml:space="preserve">     </w:t>
      </w:r>
      <w:proofErr w:type="spellStart"/>
      <w:r>
        <w:t>a#a</w:t>
      </w:r>
      <w:r w:rsidR="005955AF">
        <w:t>j</w:t>
      </w:r>
      <w:proofErr w:type="spellEnd"/>
    </w:p>
    <w:p w14:paraId="7525DEFA" w14:textId="77777777" w:rsidR="004C3891" w:rsidRDefault="001C3368" w:rsidP="00F939FE">
      <w:r>
        <w:t xml:space="preserve">  </w:t>
      </w:r>
      <w:proofErr w:type="spellStart"/>
      <w:r w:rsidRPr="001C3368">
        <w:t>bak</w:t>
      </w:r>
      <w:proofErr w:type="spellEnd"/>
      <w:r w:rsidRPr="001C3368">
        <w:t>+ pan is #</w:t>
      </w:r>
      <w:proofErr w:type="spellStart"/>
      <w:r w:rsidRPr="001C3368">
        <w:t>hj#c</w:t>
      </w:r>
      <w:proofErr w:type="spellEnd"/>
      <w:r w:rsidRPr="001C3368">
        <w:t xml:space="preserve">/d </w:t>
      </w:r>
      <w:proofErr w:type="spellStart"/>
      <w:r w:rsidRPr="001C3368">
        <w:t>squ</w:t>
      </w:r>
      <w:proofErr w:type="spellEnd"/>
      <w:r w:rsidRPr="001C3368">
        <w:t xml:space="preserve">&gt;e 9*es4 ,! </w:t>
      </w:r>
    </w:p>
    <w:p w14:paraId="48E81096" w14:textId="77777777" w:rsidR="004C3891" w:rsidRDefault="004C3891" w:rsidP="00F939FE">
      <w:r>
        <w:t xml:space="preserve">  </w:t>
      </w:r>
      <w:proofErr w:type="spellStart"/>
      <w:r w:rsidR="001C3368" w:rsidRPr="001C3368">
        <w:t>wid</w:t>
      </w:r>
      <w:proofErr w:type="spellEnd"/>
      <w:r w:rsidR="001C3368" w:rsidRPr="001C3368">
        <w:t xml:space="preserve">? ( ! </w:t>
      </w:r>
      <w:proofErr w:type="spellStart"/>
      <w:r w:rsidR="001C3368" w:rsidRPr="001C3368">
        <w:t>bak</w:t>
      </w:r>
      <w:proofErr w:type="spellEnd"/>
      <w:r w:rsidR="001C3368" w:rsidRPr="001C3368">
        <w:t>+ pan is #</w:t>
      </w:r>
      <w:proofErr w:type="spellStart"/>
      <w:r w:rsidR="001C3368" w:rsidRPr="001C3368">
        <w:t>h#a</w:t>
      </w:r>
      <w:proofErr w:type="spellEnd"/>
      <w:r w:rsidR="001C3368" w:rsidRPr="001C3368">
        <w:t xml:space="preserve">/b 9*es4 ,:at </w:t>
      </w:r>
    </w:p>
    <w:p w14:paraId="09D11666" w14:textId="77777777" w:rsidR="00F939FE" w:rsidRDefault="004C3891" w:rsidP="00F939FE">
      <w:r>
        <w:t xml:space="preserve">  </w:t>
      </w:r>
      <w:r w:rsidR="001C3368" w:rsidRPr="001C3368">
        <w:t>is ! l5g? ( ! pan1 9 9*es8</w:t>
      </w:r>
      <w:r w:rsidR="00F939FE">
        <w:t xml:space="preserve">                                   </w:t>
      </w:r>
    </w:p>
    <w:p w14:paraId="3554FA9B" w14:textId="77777777" w:rsidR="004C3891" w:rsidRDefault="004C3891" w:rsidP="004C3891">
      <w:r>
        <w:t xml:space="preserve">    </w:t>
      </w:r>
      <w:r w:rsidRPr="00416F32">
        <w:t xml:space="preserve">,only #j1 #a1 #b1 #c1 #d1 #e1 #f1 </w:t>
      </w:r>
    </w:p>
    <w:p w14:paraId="181EE4F4" w14:textId="77777777" w:rsidR="004C3891" w:rsidRDefault="004C3891" w:rsidP="004C3891">
      <w:r>
        <w:t xml:space="preserve">  </w:t>
      </w:r>
      <w:r w:rsidRPr="00416F32">
        <w:t>#g1 #h1 #i1 41 "</w:t>
      </w:r>
      <w:r>
        <w:t>-</w:t>
      </w:r>
      <w:r w:rsidRPr="00416F32">
        <w:t xml:space="preserve">1 &amp; / &gt;e all[$ 9 </w:t>
      </w:r>
      <w:proofErr w:type="spellStart"/>
      <w:r w:rsidRPr="00416F32">
        <w:t>yr</w:t>
      </w:r>
      <w:proofErr w:type="spellEnd"/>
      <w:r w:rsidRPr="00416F32">
        <w:t xml:space="preserve"> </w:t>
      </w:r>
    </w:p>
    <w:p w14:paraId="7442138B" w14:textId="77777777" w:rsidR="004C3891" w:rsidRDefault="004C3891" w:rsidP="004C3891">
      <w:r>
        <w:t xml:space="preserve">  </w:t>
      </w:r>
      <w:proofErr w:type="spellStart"/>
      <w:r w:rsidRPr="00416F32">
        <w:t>answ</w:t>
      </w:r>
      <w:proofErr w:type="spellEnd"/>
      <w:r w:rsidRPr="00416F32">
        <w:t>]4 ,mix$ numb]s &gt;e 5t]$ by add+ a</w:t>
      </w:r>
      <w:r>
        <w:t xml:space="preserve"> </w:t>
      </w:r>
    </w:p>
    <w:p w14:paraId="25F4B076" w14:textId="77777777" w:rsidR="004C3891" w:rsidRDefault="004C3891" w:rsidP="004C3891">
      <w:r>
        <w:t xml:space="preserve">  </w:t>
      </w:r>
      <w:r w:rsidRPr="00416F32">
        <w:t xml:space="preserve">space </w:t>
      </w:r>
      <w:proofErr w:type="spellStart"/>
      <w:r w:rsidRPr="00416F32">
        <w:t>af</w:t>
      </w:r>
      <w:proofErr w:type="spellEnd"/>
      <w:r w:rsidRPr="00416F32">
        <w:t xml:space="preserve"> ! :ole numb]4 ,spaces &gt;e only </w:t>
      </w:r>
    </w:p>
    <w:p w14:paraId="3722672D" w14:textId="77777777" w:rsidR="004C3891" w:rsidRDefault="004C3891" w:rsidP="004C3891">
      <w:r>
        <w:t xml:space="preserve">  </w:t>
      </w:r>
      <w:r w:rsidRPr="00416F32">
        <w:t>all[$ 2t :ole numb]s &amp; frac;ns4</w:t>
      </w:r>
    </w:p>
    <w:p w14:paraId="3DDCE7B0" w14:textId="77777777" w:rsidR="002671CC" w:rsidRDefault="002671CC" w:rsidP="002671CC">
      <w:r>
        <w:t xml:space="preserve">      </w:t>
      </w:r>
      <w:r w:rsidRPr="004A3002">
        <w:t>@.&lt;,texture 9dicates %ad$ &gt;ea4@.&gt;</w:t>
      </w:r>
    </w:p>
    <w:p w14:paraId="5EB12992" w14:textId="77777777" w:rsidR="002671CC" w:rsidRDefault="006E3E68" w:rsidP="002671CC">
      <w:r>
        <w:rPr>
          <w:noProof/>
        </w:rPr>
        <w:object w:dxaOrig="1440" w:dyaOrig="1440" w14:anchorId="15F685DA">
          <v:shape id="_x0000_s1044" type="#_x0000_t75" style="position:absolute;margin-left:69.9pt;margin-top:26.7pt;width:570.75pt;height:61.95pt;z-index:-251627520;mso-position-horizontal-relative:text;mso-position-vertical-relative:text">
            <v:imagedata r:id="rId13" o:title=""/>
          </v:shape>
          <o:OLEObject Type="Embed" ProgID="CorelDraw.Graphic.18" ShapeID="_x0000_s1044" DrawAspect="Content" ObjectID="_1834746553" r:id="rId20"/>
        </w:object>
      </w:r>
    </w:p>
    <w:p w14:paraId="4D94AFB0" w14:textId="77777777" w:rsidR="002671CC" w:rsidRDefault="002671CC" w:rsidP="002671CC"/>
    <w:p w14:paraId="5C24D11F" w14:textId="77777777" w:rsidR="00F939FE" w:rsidRDefault="00F939FE" w:rsidP="00F939FE"/>
    <w:p w14:paraId="0B777878" w14:textId="77777777" w:rsidR="00F939FE" w:rsidRDefault="00F939FE" w:rsidP="00F939FE"/>
    <w:p w14:paraId="01553DC8" w14:textId="77777777" w:rsidR="00F939FE" w:rsidRDefault="00F939FE" w:rsidP="00F939FE"/>
    <w:p w14:paraId="3E2FDF3F" w14:textId="77777777" w:rsidR="00F939FE" w:rsidRDefault="00F939FE" w:rsidP="00F939FE"/>
    <w:p w14:paraId="4D945991" w14:textId="77777777" w:rsidR="00F939FE" w:rsidRDefault="00F939FE" w:rsidP="00F939FE"/>
    <w:p w14:paraId="4F3CE146" w14:textId="77777777" w:rsidR="00F939FE" w:rsidRDefault="00F939FE" w:rsidP="00F939FE"/>
    <w:p w14:paraId="6D9B0CD9" w14:textId="77777777" w:rsidR="00F939FE" w:rsidRDefault="00F939FE" w:rsidP="00F939FE"/>
    <w:p w14:paraId="7048D98A" w14:textId="77777777" w:rsidR="00F939FE" w:rsidRDefault="00F939FE" w:rsidP="00F939FE"/>
    <w:p w14:paraId="35CE74F3" w14:textId="77777777" w:rsidR="00F939FE" w:rsidRDefault="00F939FE" w:rsidP="00F939FE"/>
    <w:p w14:paraId="4C6964D2" w14:textId="77777777" w:rsidR="00F939FE" w:rsidRDefault="00F939FE" w:rsidP="00F939FE"/>
    <w:p w14:paraId="024D9E44" w14:textId="77777777" w:rsidR="00F939FE" w:rsidRDefault="00F939FE" w:rsidP="00F939FE"/>
    <w:p w14:paraId="76BD3F3C" w14:textId="77777777" w:rsidR="00F939FE" w:rsidRDefault="00F939FE" w:rsidP="00F939FE"/>
    <w:p w14:paraId="552FEB44" w14:textId="77777777" w:rsidR="00F939FE" w:rsidRPr="00971802" w:rsidRDefault="00F939FE" w:rsidP="00F939FE">
      <w:r>
        <w:t xml:space="preserve">   </w:t>
      </w:r>
      <w:r w:rsidR="00CA2CF2">
        <w:t xml:space="preserve">                                  </w:t>
      </w:r>
      <w:r>
        <w:t>#</w:t>
      </w:r>
      <w:r w:rsidR="00CA2CF2">
        <w:t>a</w:t>
      </w:r>
      <w:r w:rsidR="005955AF">
        <w:t>c</w:t>
      </w:r>
    </w:p>
    <w:p w14:paraId="2A617409" w14:textId="77777777" w:rsidR="001B6EC4" w:rsidRDefault="001B6EC4" w:rsidP="00F939FE">
      <w:r w:rsidRPr="001B6EC4">
        <w:lastRenderedPageBreak/>
        <w:t>#</w:t>
      </w:r>
      <w:r w:rsidR="005955AF">
        <w:t>ah</w:t>
      </w:r>
      <w:r w:rsidRPr="001B6EC4">
        <w:t xml:space="preserve"> ,! ratio ( boys to girls 9 a </w:t>
      </w:r>
      <w:r>
        <w:t xml:space="preserve">   </w:t>
      </w:r>
      <w:r w:rsidR="00C6377C">
        <w:t xml:space="preserve"> </w:t>
      </w:r>
      <w:r>
        <w:t>#a</w:t>
      </w:r>
      <w:r w:rsidR="00C6377C">
        <w:t>a</w:t>
      </w:r>
    </w:p>
    <w:p w14:paraId="77AD390F" w14:textId="77777777" w:rsidR="00925E0A" w:rsidRDefault="001B6EC4" w:rsidP="00F939FE">
      <w:r>
        <w:t xml:space="preserve">  </w:t>
      </w:r>
      <w:r w:rsidRPr="001B6EC4">
        <w:t>classroom is #c to #d4 ,"! &gt;e #</w:t>
      </w:r>
      <w:proofErr w:type="spellStart"/>
      <w:r w:rsidRPr="001B6EC4">
        <w:t>i</w:t>
      </w:r>
      <w:proofErr w:type="spellEnd"/>
      <w:r w:rsidRPr="001B6EC4">
        <w:t xml:space="preserve"> boys </w:t>
      </w:r>
    </w:p>
    <w:p w14:paraId="4B72F2B4" w14:textId="77777777" w:rsidR="00925E0A" w:rsidRDefault="00925E0A" w:rsidP="00F939FE">
      <w:r>
        <w:t xml:space="preserve">  </w:t>
      </w:r>
      <w:r w:rsidR="001B6EC4" w:rsidRPr="001B6EC4">
        <w:t xml:space="preserve">9 ! classroom4 ,h[ _m girls &gt;e 9 ! </w:t>
      </w:r>
    </w:p>
    <w:p w14:paraId="13D5BFC8" w14:textId="77777777" w:rsidR="001B6EC4" w:rsidRDefault="00925E0A" w:rsidP="00F939FE">
      <w:r>
        <w:t xml:space="preserve">  </w:t>
      </w:r>
      <w:r w:rsidR="001B6EC4" w:rsidRPr="001B6EC4">
        <w:t xml:space="preserve">classroom8 </w:t>
      </w:r>
      <w:r w:rsidR="00F939FE">
        <w:t xml:space="preserve">                                   </w:t>
      </w:r>
    </w:p>
    <w:p w14:paraId="0A2B0DB6" w14:textId="77777777" w:rsidR="00925E0A" w:rsidRDefault="00925E0A" w:rsidP="00925E0A">
      <w:r>
        <w:t xml:space="preserve">    </w:t>
      </w:r>
      <w:r w:rsidRPr="00416F32">
        <w:t xml:space="preserve">,only #j1 #a1 #b1 #c1 #d1 #e1 #f1 </w:t>
      </w:r>
    </w:p>
    <w:p w14:paraId="30B9BF7B" w14:textId="77777777" w:rsidR="00925E0A" w:rsidRDefault="00925E0A" w:rsidP="00925E0A">
      <w:r>
        <w:t xml:space="preserve">  </w:t>
      </w:r>
      <w:r w:rsidRPr="00416F32">
        <w:t>#g1 #h1 #i1 41 "</w:t>
      </w:r>
      <w:r>
        <w:t>-</w:t>
      </w:r>
      <w:r w:rsidRPr="00416F32">
        <w:t xml:space="preserve">1 &amp; / &gt;e all[$ 9 </w:t>
      </w:r>
      <w:proofErr w:type="spellStart"/>
      <w:r w:rsidRPr="00416F32">
        <w:t>yr</w:t>
      </w:r>
      <w:proofErr w:type="spellEnd"/>
      <w:r w:rsidRPr="00416F32">
        <w:t xml:space="preserve"> </w:t>
      </w:r>
    </w:p>
    <w:p w14:paraId="60F3ACA5" w14:textId="77777777" w:rsidR="00925E0A" w:rsidRDefault="00925E0A" w:rsidP="00925E0A">
      <w:r>
        <w:t xml:space="preserve">  </w:t>
      </w:r>
      <w:proofErr w:type="spellStart"/>
      <w:r w:rsidRPr="00416F32">
        <w:t>answ</w:t>
      </w:r>
      <w:proofErr w:type="spellEnd"/>
      <w:r w:rsidRPr="00416F32">
        <w:t>]4 ,mix$ numb]s &gt;e 5t]$ by add+ a</w:t>
      </w:r>
      <w:r>
        <w:t xml:space="preserve"> </w:t>
      </w:r>
    </w:p>
    <w:p w14:paraId="7F332368" w14:textId="77777777" w:rsidR="00925E0A" w:rsidRDefault="00925E0A" w:rsidP="00925E0A">
      <w:r>
        <w:t xml:space="preserve">  </w:t>
      </w:r>
      <w:r w:rsidRPr="00416F32">
        <w:t xml:space="preserve">space </w:t>
      </w:r>
      <w:proofErr w:type="spellStart"/>
      <w:r w:rsidRPr="00416F32">
        <w:t>af</w:t>
      </w:r>
      <w:proofErr w:type="spellEnd"/>
      <w:r w:rsidRPr="00416F32">
        <w:t xml:space="preserve"> ! :ole numb]4 ,spaces &gt;e only </w:t>
      </w:r>
    </w:p>
    <w:p w14:paraId="67E25B71" w14:textId="77777777" w:rsidR="00925E0A" w:rsidRDefault="00925E0A" w:rsidP="00925E0A">
      <w:r>
        <w:t xml:space="preserve">  </w:t>
      </w:r>
      <w:r w:rsidRPr="00416F32">
        <w:t>all[$ 2t :ole numb]s &amp; frac;ns4</w:t>
      </w:r>
    </w:p>
    <w:p w14:paraId="71DAF842" w14:textId="77777777" w:rsidR="003F5114" w:rsidRDefault="003F5114" w:rsidP="003F5114">
      <w:r>
        <w:t xml:space="preserve">      </w:t>
      </w:r>
      <w:r w:rsidRPr="004A3002">
        <w:t>@.&lt;,texture 9dicates %ad$ &gt;ea4@.&gt;</w:t>
      </w:r>
    </w:p>
    <w:p w14:paraId="7872DFA1" w14:textId="77777777" w:rsidR="003F5114" w:rsidRDefault="006E3E68" w:rsidP="003F5114">
      <w:r>
        <w:rPr>
          <w:noProof/>
        </w:rPr>
        <w:object w:dxaOrig="1440" w:dyaOrig="1440" w14:anchorId="2D79BE82">
          <v:shape id="_x0000_s1046" type="#_x0000_t75" style="position:absolute;margin-left:69.9pt;margin-top:26.7pt;width:570.75pt;height:61.95pt;z-index:-251623424;mso-position-horizontal-relative:text;mso-position-vertical-relative:text">
            <v:imagedata r:id="rId13" o:title=""/>
          </v:shape>
          <o:OLEObject Type="Embed" ProgID="CorelDraw.Graphic.18" ShapeID="_x0000_s1046" DrawAspect="Content" ObjectID="_1834746554" r:id="rId21"/>
        </w:object>
      </w:r>
    </w:p>
    <w:p w14:paraId="69FA13CE" w14:textId="77777777" w:rsidR="003F5114" w:rsidRDefault="003F5114" w:rsidP="003F5114"/>
    <w:p w14:paraId="39D6AA77" w14:textId="77777777" w:rsidR="00F939FE" w:rsidRDefault="00F939FE" w:rsidP="00F939FE"/>
    <w:p w14:paraId="7B566EE5" w14:textId="77777777" w:rsidR="00F939FE" w:rsidRDefault="00F939FE" w:rsidP="00F939FE"/>
    <w:p w14:paraId="3DE934F6" w14:textId="77777777" w:rsidR="00F939FE" w:rsidRDefault="00F939FE" w:rsidP="00F939FE"/>
    <w:p w14:paraId="36A19F41" w14:textId="77777777" w:rsidR="00F939FE" w:rsidRDefault="00F939FE" w:rsidP="00F939FE"/>
    <w:p w14:paraId="71674AF1" w14:textId="77777777" w:rsidR="00F939FE" w:rsidRDefault="00F939FE" w:rsidP="00F939FE"/>
    <w:p w14:paraId="22B2E096" w14:textId="77777777" w:rsidR="00F939FE" w:rsidRDefault="00F939FE" w:rsidP="00F939FE"/>
    <w:p w14:paraId="435E96A9" w14:textId="77777777" w:rsidR="00F939FE" w:rsidRDefault="00F939FE" w:rsidP="00F939FE"/>
    <w:p w14:paraId="1EC6A5C4" w14:textId="77777777" w:rsidR="00F939FE" w:rsidRDefault="00F939FE" w:rsidP="00F939FE"/>
    <w:p w14:paraId="45D217E9" w14:textId="77777777" w:rsidR="00F939FE" w:rsidRDefault="00F939FE" w:rsidP="00F939FE"/>
    <w:p w14:paraId="27EC18F7" w14:textId="77777777" w:rsidR="00F939FE" w:rsidRDefault="00F939FE" w:rsidP="00F939FE"/>
    <w:p w14:paraId="278694F9" w14:textId="77777777" w:rsidR="00F939FE" w:rsidRDefault="00F939FE" w:rsidP="00F939FE"/>
    <w:p w14:paraId="710DD4BE" w14:textId="77777777" w:rsidR="00F939FE" w:rsidRDefault="00F939FE" w:rsidP="00F939FE"/>
    <w:p w14:paraId="3AA77762" w14:textId="77777777" w:rsidR="00F939FE" w:rsidRPr="00971802" w:rsidRDefault="00F939FE" w:rsidP="00F939FE">
      <w:r>
        <w:t xml:space="preserve">  </w:t>
      </w:r>
      <w:r w:rsidR="008F1051">
        <w:t xml:space="preserve">                                  </w:t>
      </w:r>
      <w:r>
        <w:t xml:space="preserve"> #</w:t>
      </w:r>
      <w:r w:rsidR="001B6EC4">
        <w:t>a</w:t>
      </w:r>
      <w:r w:rsidR="005955AF">
        <w:t>d</w:t>
      </w:r>
    </w:p>
    <w:p w14:paraId="459BB5E8" w14:textId="77777777" w:rsidR="008F1051" w:rsidRDefault="008F1051" w:rsidP="00F939FE">
      <w:r w:rsidRPr="008F1051">
        <w:lastRenderedPageBreak/>
        <w:t>#</w:t>
      </w:r>
      <w:r w:rsidR="00C6377C">
        <w:t xml:space="preserve">ai </w:t>
      </w:r>
      <w:r w:rsidRPr="008F1051">
        <w:t>,</w:t>
      </w:r>
      <w:proofErr w:type="spellStart"/>
      <w:r w:rsidRPr="008F1051">
        <w:t>lisa</w:t>
      </w:r>
      <w:proofErr w:type="spellEnd"/>
      <w:r w:rsidRPr="008F1051">
        <w:t xml:space="preserve"> babysat dur+ ! mon? ( </w:t>
      </w:r>
      <w:r>
        <w:t xml:space="preserve">    </w:t>
      </w:r>
      <w:proofErr w:type="spellStart"/>
      <w:r w:rsidR="00C6377C">
        <w:t>a</w:t>
      </w:r>
      <w:r>
        <w:t>#a</w:t>
      </w:r>
      <w:r w:rsidR="00C6377C">
        <w:t>a</w:t>
      </w:r>
      <w:proofErr w:type="spellEnd"/>
    </w:p>
    <w:p w14:paraId="019E4DD1" w14:textId="77777777" w:rsidR="00F44DC3" w:rsidRDefault="008F1051" w:rsidP="00F939FE">
      <w:r>
        <w:t xml:space="preserve">  </w:t>
      </w:r>
      <w:r w:rsidRPr="008F1051">
        <w:t>,june4 ,</w:t>
      </w:r>
      <w:proofErr w:type="spellStart"/>
      <w:r w:rsidRPr="008F1051">
        <w:t>ea</w:t>
      </w:r>
      <w:proofErr w:type="spellEnd"/>
      <w:r w:rsidRPr="008F1051">
        <w:t>* week1 ,</w:t>
      </w:r>
      <w:proofErr w:type="spellStart"/>
      <w:r w:rsidRPr="008F1051">
        <w:t>lisa</w:t>
      </w:r>
      <w:proofErr w:type="spellEnd"/>
      <w:r w:rsidRPr="008F1051">
        <w:t xml:space="preserve"> deposit$ h] </w:t>
      </w:r>
    </w:p>
    <w:p w14:paraId="311BF7CF" w14:textId="77777777" w:rsidR="00F939FE" w:rsidRDefault="00F44DC3" w:rsidP="00F939FE">
      <w:r>
        <w:t xml:space="preserve">  </w:t>
      </w:r>
      <w:r w:rsidR="008F1051" w:rsidRPr="008F1051">
        <w:t>e&gt;</w:t>
      </w:r>
      <w:proofErr w:type="spellStart"/>
      <w:r w:rsidR="008F1051" w:rsidRPr="008F1051">
        <w:t>n+s</w:t>
      </w:r>
      <w:proofErr w:type="spellEnd"/>
      <w:r w:rsidR="008F1051" w:rsidRPr="008F1051">
        <w:t xml:space="preserve"> 9to a </w:t>
      </w:r>
      <w:proofErr w:type="spellStart"/>
      <w:r w:rsidR="008F1051" w:rsidRPr="008F1051">
        <w:t>sav+s</w:t>
      </w:r>
      <w:proofErr w:type="spellEnd"/>
      <w:r w:rsidR="008F1051" w:rsidRPr="008F1051">
        <w:t xml:space="preserve"> a3.t4</w:t>
      </w:r>
      <w:r w:rsidR="00F939FE">
        <w:t xml:space="preserve">                                   </w:t>
      </w:r>
      <w:r w:rsidR="008F1051">
        <w:t xml:space="preserve">  </w:t>
      </w:r>
    </w:p>
    <w:p w14:paraId="18FE9279" w14:textId="77777777" w:rsidR="00F939FE" w:rsidRDefault="00F939FE" w:rsidP="00F939FE"/>
    <w:p w14:paraId="7945FBDD" w14:textId="77777777" w:rsidR="00F939FE" w:rsidRDefault="008F1051" w:rsidP="00F939FE">
      <w:r w:rsidRPr="008F1051">
        <w:t xml:space="preserve">,week </w:t>
      </w:r>
      <w:r>
        <w:t xml:space="preserve"> </w:t>
      </w:r>
      <w:r w:rsidRPr="008F1051">
        <w:t>,e&gt;</w:t>
      </w:r>
      <w:proofErr w:type="spellStart"/>
      <w:r w:rsidRPr="008F1051">
        <w:t>n+s</w:t>
      </w:r>
      <w:proofErr w:type="spellEnd"/>
    </w:p>
    <w:p w14:paraId="0CDC55EC" w14:textId="77777777" w:rsidR="00F939FE" w:rsidRDefault="00EC757E" w:rsidP="00F939FE">
      <w:r>
        <w:t>"</w:t>
      </w:r>
      <w:r w:rsidR="008F1051">
        <w:t xml:space="preserve">3333  </w:t>
      </w:r>
      <w:r>
        <w:t>"</w:t>
      </w:r>
      <w:r w:rsidR="008F1051">
        <w:t>3333333</w:t>
      </w:r>
    </w:p>
    <w:p w14:paraId="7BD8E791" w14:textId="77777777" w:rsidR="00F939FE" w:rsidRDefault="008F1051" w:rsidP="00F939FE">
      <w:r w:rsidRPr="008F1051">
        <w:t xml:space="preserve">#a </w:t>
      </w:r>
      <w:r>
        <w:t xml:space="preserve">""  </w:t>
      </w:r>
      <w:r w:rsidRPr="008F1051">
        <w:t>@s#cc4jj</w:t>
      </w:r>
    </w:p>
    <w:p w14:paraId="4B38A5A7" w14:textId="77777777" w:rsidR="00F939FE" w:rsidRDefault="008F1051" w:rsidP="00F939FE">
      <w:r w:rsidRPr="008F1051">
        <w:t xml:space="preserve">#b </w:t>
      </w:r>
      <w:r>
        <w:t xml:space="preserve">""  </w:t>
      </w:r>
      <w:r w:rsidRPr="008F1051">
        <w:t>@s#bg4ej</w:t>
      </w:r>
    </w:p>
    <w:p w14:paraId="5737DACC" w14:textId="77777777" w:rsidR="00F939FE" w:rsidRDefault="008F1051" w:rsidP="00F939FE">
      <w:r w:rsidRPr="008F1051">
        <w:t xml:space="preserve">#c </w:t>
      </w:r>
      <w:r>
        <w:t xml:space="preserve">""  </w:t>
      </w:r>
      <w:r w:rsidRPr="008F1051">
        <w:t>@s#ee4jj</w:t>
      </w:r>
    </w:p>
    <w:p w14:paraId="14D1A9DD" w14:textId="77777777" w:rsidR="00F939FE" w:rsidRDefault="008F1051" w:rsidP="00F939FE">
      <w:r w:rsidRPr="008F1051">
        <w:t xml:space="preserve">#d </w:t>
      </w:r>
      <w:r>
        <w:t xml:space="preserve">""  </w:t>
      </w:r>
      <w:r w:rsidRPr="008F1051">
        <w:t>@s#dd4jj</w:t>
      </w:r>
    </w:p>
    <w:p w14:paraId="4A6E5063" w14:textId="77777777" w:rsidR="00F939FE" w:rsidRDefault="00F939FE" w:rsidP="00F939FE"/>
    <w:p w14:paraId="050EBC49" w14:textId="77777777" w:rsidR="00913F96" w:rsidRDefault="00913F96" w:rsidP="00F939FE">
      <w:r>
        <w:t xml:space="preserve">  </w:t>
      </w:r>
      <w:r w:rsidRPr="00913F96">
        <w:t>,to ! ne&gt;e/ c5t1 :at 0 ,</w:t>
      </w:r>
      <w:proofErr w:type="spellStart"/>
      <w:r w:rsidRPr="00913F96">
        <w:t>lisa's</w:t>
      </w:r>
      <w:proofErr w:type="spellEnd"/>
      <w:r w:rsidRPr="00913F96">
        <w:t xml:space="preserve"> m1n </w:t>
      </w:r>
    </w:p>
    <w:p w14:paraId="2159F997" w14:textId="77777777" w:rsidR="00F939FE" w:rsidRDefault="00700C45" w:rsidP="00F939FE">
      <w:r>
        <w:t xml:space="preserve">  </w:t>
      </w:r>
      <w:r w:rsidR="00913F96" w:rsidRPr="00913F96">
        <w:t>deposit = ! f\r weeks 9 ,june8</w:t>
      </w:r>
    </w:p>
    <w:p w14:paraId="13C8CAC2" w14:textId="77777777" w:rsidR="00F44DC3" w:rsidRDefault="00913F96" w:rsidP="00F939FE">
      <w:r>
        <w:t xml:space="preserve">  </w:t>
      </w:r>
      <w:r w:rsidR="00700C45">
        <w:t xml:space="preserve">  </w:t>
      </w:r>
      <w:r w:rsidRPr="00913F96">
        <w:t xml:space="preserve">"&lt;,note3 ,express ! </w:t>
      </w:r>
      <w:proofErr w:type="spellStart"/>
      <w:r w:rsidRPr="00913F96">
        <w:t>answ</w:t>
      </w:r>
      <w:proofErr w:type="spellEnd"/>
      <w:r w:rsidRPr="00913F96">
        <w:t xml:space="preserve">] z </w:t>
      </w:r>
    </w:p>
    <w:p w14:paraId="19173119" w14:textId="77777777" w:rsidR="00F939FE" w:rsidRDefault="00F44DC3" w:rsidP="00F939FE">
      <w:r>
        <w:t xml:space="preserve">  </w:t>
      </w:r>
      <w:r w:rsidR="00913F96" w:rsidRPr="00913F96">
        <w:t>doll&gt;s4c5ts4"&gt;</w:t>
      </w:r>
    </w:p>
    <w:p w14:paraId="29C33D89" w14:textId="77777777" w:rsidR="00F44DC3" w:rsidRDefault="00F44DC3" w:rsidP="00F44DC3">
      <w:r>
        <w:t xml:space="preserve">    </w:t>
      </w:r>
      <w:r w:rsidRPr="00416F32">
        <w:t xml:space="preserve">,only #j1 #a1 #b1 #c1 #d1 #e1 #f1 </w:t>
      </w:r>
    </w:p>
    <w:p w14:paraId="421C861D" w14:textId="77777777" w:rsidR="00F44DC3" w:rsidRDefault="00F44DC3" w:rsidP="00F44DC3">
      <w:r>
        <w:t xml:space="preserve">  </w:t>
      </w:r>
      <w:r w:rsidRPr="00416F32">
        <w:t>#g1 #h1 #i1 41 "</w:t>
      </w:r>
      <w:r>
        <w:t>-</w:t>
      </w:r>
      <w:r w:rsidRPr="00416F32">
        <w:t xml:space="preserve">1 &amp; / &gt;e all[$ 9 </w:t>
      </w:r>
      <w:proofErr w:type="spellStart"/>
      <w:r w:rsidRPr="00416F32">
        <w:t>yr</w:t>
      </w:r>
      <w:proofErr w:type="spellEnd"/>
      <w:r w:rsidRPr="00416F32">
        <w:t xml:space="preserve"> </w:t>
      </w:r>
    </w:p>
    <w:p w14:paraId="5B51DC1A" w14:textId="77777777" w:rsidR="00F44DC3" w:rsidRDefault="00F44DC3" w:rsidP="00F44DC3">
      <w:r>
        <w:t xml:space="preserve">  </w:t>
      </w:r>
      <w:proofErr w:type="spellStart"/>
      <w:r w:rsidRPr="00416F32">
        <w:t>answ</w:t>
      </w:r>
      <w:proofErr w:type="spellEnd"/>
      <w:r w:rsidRPr="00416F32">
        <w:t>]4 ,mix$ numb]s &gt;e 5t]$ by add+ a</w:t>
      </w:r>
      <w:r>
        <w:t xml:space="preserve"> </w:t>
      </w:r>
    </w:p>
    <w:p w14:paraId="6E75BBEA" w14:textId="77777777" w:rsidR="00F44DC3" w:rsidRDefault="00F44DC3" w:rsidP="00F44DC3">
      <w:r>
        <w:t xml:space="preserve">  </w:t>
      </w:r>
      <w:r w:rsidRPr="00416F32">
        <w:t xml:space="preserve">space </w:t>
      </w:r>
      <w:proofErr w:type="spellStart"/>
      <w:r w:rsidRPr="00416F32">
        <w:t>af</w:t>
      </w:r>
      <w:proofErr w:type="spellEnd"/>
      <w:r w:rsidRPr="00416F32">
        <w:t xml:space="preserve"> ! :ole numb]4 ,spaces &gt;e only </w:t>
      </w:r>
    </w:p>
    <w:p w14:paraId="35B7047B" w14:textId="77777777" w:rsidR="00F44DC3" w:rsidRDefault="00F44DC3" w:rsidP="00F44DC3">
      <w:r>
        <w:t xml:space="preserve">  </w:t>
      </w:r>
      <w:r w:rsidRPr="00416F32">
        <w:t>all[$ 2t :ole numb]s &amp; frac;ns4</w:t>
      </w:r>
    </w:p>
    <w:p w14:paraId="4933C1EB" w14:textId="77777777" w:rsidR="00913F96" w:rsidRDefault="00913F96" w:rsidP="00913F96">
      <w:r>
        <w:t xml:space="preserve">      </w:t>
      </w:r>
      <w:r w:rsidRPr="004A3002">
        <w:t>@.&lt;,texture 9dicates %ad$ &gt;ea4@.&gt;</w:t>
      </w:r>
    </w:p>
    <w:p w14:paraId="61A3290A" w14:textId="77777777" w:rsidR="00913F96" w:rsidRDefault="006E3E68" w:rsidP="00913F96">
      <w:r>
        <w:rPr>
          <w:noProof/>
        </w:rPr>
        <w:object w:dxaOrig="1440" w:dyaOrig="1440" w14:anchorId="328E518D">
          <v:shape id="_x0000_s1047" type="#_x0000_t75" style="position:absolute;margin-left:69.9pt;margin-top:26.7pt;width:570.75pt;height:61.95pt;z-index:-251621376;mso-position-horizontal-relative:text;mso-position-vertical-relative:text">
            <v:imagedata r:id="rId13" o:title=""/>
          </v:shape>
          <o:OLEObject Type="Embed" ProgID="CorelDraw.Graphic.18" ShapeID="_x0000_s1047" DrawAspect="Content" ObjectID="_1834746555" r:id="rId22"/>
        </w:object>
      </w:r>
    </w:p>
    <w:p w14:paraId="4B6A4836" w14:textId="77777777" w:rsidR="00913F96" w:rsidRDefault="00913F96" w:rsidP="00913F96"/>
    <w:p w14:paraId="476128D1" w14:textId="77777777" w:rsidR="00913F96" w:rsidRDefault="00913F96" w:rsidP="00913F96"/>
    <w:p w14:paraId="7567B4A9" w14:textId="77777777" w:rsidR="00F939FE" w:rsidRPr="00971802" w:rsidRDefault="00F939FE" w:rsidP="00F939FE">
      <w:r>
        <w:t xml:space="preserve">   </w:t>
      </w:r>
      <w:r w:rsidR="001B35A0">
        <w:t xml:space="preserve">                                  </w:t>
      </w:r>
      <w:r>
        <w:t>#</w:t>
      </w:r>
      <w:r w:rsidR="00C6377C">
        <w:t>ae</w:t>
      </w:r>
    </w:p>
    <w:p w14:paraId="268AB653" w14:textId="77777777" w:rsidR="00343030" w:rsidRDefault="00343030" w:rsidP="00F939FE">
      <w:r w:rsidRPr="00343030">
        <w:lastRenderedPageBreak/>
        <w:t>#</w:t>
      </w:r>
      <w:proofErr w:type="spellStart"/>
      <w:r w:rsidR="009364EE">
        <w:t>bj</w:t>
      </w:r>
      <w:proofErr w:type="spellEnd"/>
      <w:r w:rsidRPr="00343030">
        <w:t xml:space="preserve"> ,two :ole numb]s h a </w:t>
      </w:r>
      <w:proofErr w:type="spellStart"/>
      <w:r w:rsidRPr="00343030">
        <w:t>grte</w:t>
      </w:r>
      <w:proofErr w:type="spellEnd"/>
      <w:r w:rsidRPr="00343030">
        <w:t>/</w:t>
      </w:r>
      <w:r>
        <w:t xml:space="preserve">      </w:t>
      </w:r>
      <w:r w:rsidR="00C6377C">
        <w:t xml:space="preserve"> </w:t>
      </w:r>
      <w:r>
        <w:t>#</w:t>
      </w:r>
      <w:r w:rsidR="00C6377C">
        <w:t>ab</w:t>
      </w:r>
    </w:p>
    <w:p w14:paraId="32815C9A" w14:textId="77777777" w:rsidR="005C1E12" w:rsidRDefault="00343030" w:rsidP="00F939FE">
      <w:r>
        <w:t xml:space="preserve">  </w:t>
      </w:r>
      <w:r w:rsidRPr="00343030">
        <w:t xml:space="preserve">common factor ( #b &amp; a l1/ common </w:t>
      </w:r>
    </w:p>
    <w:p w14:paraId="27CA609B" w14:textId="77777777" w:rsidR="005C1E12" w:rsidRDefault="005C1E12" w:rsidP="00F939FE">
      <w:r>
        <w:t xml:space="preserve">  </w:t>
      </w:r>
      <w:r w:rsidR="00343030" w:rsidRPr="00343030">
        <w:t xml:space="preserve">multiple ( #fj4 ,"o numb] is #aj4 ,:at </w:t>
      </w:r>
    </w:p>
    <w:p w14:paraId="19E8D9ED" w14:textId="77777777" w:rsidR="00F939FE" w:rsidRDefault="005C1E12" w:rsidP="00F939FE">
      <w:r>
        <w:t xml:space="preserve">  </w:t>
      </w:r>
      <w:r w:rsidR="00343030" w:rsidRPr="00343030">
        <w:t xml:space="preserve">is ! </w:t>
      </w:r>
      <w:proofErr w:type="spellStart"/>
      <w:r w:rsidR="00343030" w:rsidRPr="00343030">
        <w:t>o!r</w:t>
      </w:r>
      <w:proofErr w:type="spellEnd"/>
      <w:r w:rsidR="00343030" w:rsidRPr="00343030">
        <w:t xml:space="preserve"> </w:t>
      </w:r>
      <w:proofErr w:type="gramStart"/>
      <w:r w:rsidR="00343030" w:rsidRPr="00343030">
        <w:t>numb</w:t>
      </w:r>
      <w:proofErr w:type="gramEnd"/>
      <w:r w:rsidR="00343030" w:rsidRPr="00343030">
        <w:t>]8</w:t>
      </w:r>
      <w:r w:rsidR="00F939FE">
        <w:t xml:space="preserve">                                   </w:t>
      </w:r>
    </w:p>
    <w:p w14:paraId="14FD14BE" w14:textId="77777777" w:rsidR="005C1E12" w:rsidRDefault="005C1E12" w:rsidP="005C1E12">
      <w:r>
        <w:t xml:space="preserve">    </w:t>
      </w:r>
      <w:r w:rsidRPr="00416F32">
        <w:t xml:space="preserve">,only #j1 #a1 #b1 #c1 #d1 #e1 #f1 </w:t>
      </w:r>
    </w:p>
    <w:p w14:paraId="4C1186FA" w14:textId="77777777" w:rsidR="005C1E12" w:rsidRDefault="005C1E12" w:rsidP="005C1E12">
      <w:r>
        <w:t xml:space="preserve">  </w:t>
      </w:r>
      <w:r w:rsidRPr="00416F32">
        <w:t>#g1 #h1 #i1 41 "</w:t>
      </w:r>
      <w:r>
        <w:t>-</w:t>
      </w:r>
      <w:r w:rsidRPr="00416F32">
        <w:t xml:space="preserve">1 &amp; / &gt;e all[$ 9 </w:t>
      </w:r>
      <w:proofErr w:type="spellStart"/>
      <w:r w:rsidRPr="00416F32">
        <w:t>yr</w:t>
      </w:r>
      <w:proofErr w:type="spellEnd"/>
      <w:r w:rsidRPr="00416F32">
        <w:t xml:space="preserve"> </w:t>
      </w:r>
    </w:p>
    <w:p w14:paraId="5774095F" w14:textId="77777777" w:rsidR="005C1E12" w:rsidRDefault="005C1E12" w:rsidP="005C1E12">
      <w:r>
        <w:t xml:space="preserve">  </w:t>
      </w:r>
      <w:proofErr w:type="spellStart"/>
      <w:r w:rsidRPr="00416F32">
        <w:t>answ</w:t>
      </w:r>
      <w:proofErr w:type="spellEnd"/>
      <w:r w:rsidRPr="00416F32">
        <w:t>]4 ,mix$ numb]s &gt;e 5t]$ by add+ a</w:t>
      </w:r>
      <w:r>
        <w:t xml:space="preserve"> </w:t>
      </w:r>
    </w:p>
    <w:p w14:paraId="19987893" w14:textId="77777777" w:rsidR="005C1E12" w:rsidRDefault="005C1E12" w:rsidP="005C1E12">
      <w:r>
        <w:t xml:space="preserve">  </w:t>
      </w:r>
      <w:r w:rsidRPr="00416F32">
        <w:t xml:space="preserve">space </w:t>
      </w:r>
      <w:proofErr w:type="spellStart"/>
      <w:r w:rsidRPr="00416F32">
        <w:t>af</w:t>
      </w:r>
      <w:proofErr w:type="spellEnd"/>
      <w:r w:rsidRPr="00416F32">
        <w:t xml:space="preserve"> ! :ole numb]4 ,spaces &gt;e only </w:t>
      </w:r>
    </w:p>
    <w:p w14:paraId="09566AEF" w14:textId="77777777" w:rsidR="005C1E12" w:rsidRDefault="005C1E12" w:rsidP="005C1E12">
      <w:r>
        <w:t xml:space="preserve">  </w:t>
      </w:r>
      <w:r w:rsidRPr="00416F32">
        <w:t>all[$ 2t :ole numb]s &amp; frac;ns4</w:t>
      </w:r>
    </w:p>
    <w:p w14:paraId="535109E5" w14:textId="77777777" w:rsidR="00A04978" w:rsidRDefault="00A04978" w:rsidP="00A04978">
      <w:r>
        <w:t xml:space="preserve">      </w:t>
      </w:r>
      <w:r w:rsidRPr="004A3002">
        <w:t>@.&lt;,texture 9dicates %ad$ &gt;ea4@.&gt;</w:t>
      </w:r>
    </w:p>
    <w:p w14:paraId="66F5836F" w14:textId="77777777" w:rsidR="00A04978" w:rsidRDefault="006E3E68" w:rsidP="00A04978">
      <w:r>
        <w:rPr>
          <w:noProof/>
        </w:rPr>
        <w:object w:dxaOrig="1440" w:dyaOrig="1440" w14:anchorId="18DB5D46">
          <v:shape id="_x0000_s1048" type="#_x0000_t75" style="position:absolute;margin-left:69.9pt;margin-top:26.7pt;width:570.75pt;height:61.95pt;z-index:-251619328;mso-position-horizontal-relative:text;mso-position-vertical-relative:text">
            <v:imagedata r:id="rId13" o:title=""/>
          </v:shape>
          <o:OLEObject Type="Embed" ProgID="CorelDraw.Graphic.18" ShapeID="_x0000_s1048" DrawAspect="Content" ObjectID="_1834746556" r:id="rId23"/>
        </w:object>
      </w:r>
    </w:p>
    <w:p w14:paraId="73C03314" w14:textId="77777777" w:rsidR="00A04978" w:rsidRDefault="00A04978" w:rsidP="00A04978"/>
    <w:p w14:paraId="2F748CD7" w14:textId="77777777" w:rsidR="00F939FE" w:rsidRDefault="00F939FE" w:rsidP="00F939FE"/>
    <w:p w14:paraId="254BD046" w14:textId="77777777" w:rsidR="008D7389" w:rsidRDefault="008D7389" w:rsidP="00F939FE"/>
    <w:p w14:paraId="6881E1CC" w14:textId="77777777" w:rsidR="00F939FE" w:rsidRDefault="00E86AAB" w:rsidP="00F939FE">
      <w:r>
        <w:t>-------------------------------------#a</w:t>
      </w:r>
      <w:r w:rsidR="00C6377C">
        <w:t>c</w:t>
      </w:r>
    </w:p>
    <w:p w14:paraId="59C03D2E" w14:textId="77777777" w:rsidR="006148F5" w:rsidRDefault="00EF02FC" w:rsidP="00F939FE">
      <w:r w:rsidRPr="00EF02FC">
        <w:t>#</w:t>
      </w:r>
      <w:proofErr w:type="spellStart"/>
      <w:r w:rsidR="009364EE">
        <w:t>ba</w:t>
      </w:r>
      <w:proofErr w:type="spellEnd"/>
      <w:r w:rsidRPr="00EF02FC">
        <w:t xml:space="preserve"> ,: po9t is </w:t>
      </w:r>
      <w:proofErr w:type="spellStart"/>
      <w:r w:rsidRPr="00EF02FC">
        <w:t>locat</w:t>
      </w:r>
      <w:proofErr w:type="spellEnd"/>
      <w:r w:rsidRPr="00EF02FC">
        <w:t>$ #</w:t>
      </w:r>
      <w:proofErr w:type="spellStart"/>
      <w:r w:rsidRPr="00EF02FC">
        <w:t>i</w:t>
      </w:r>
      <w:proofErr w:type="spellEnd"/>
      <w:r w:rsidRPr="00EF02FC">
        <w:t xml:space="preserve"> units f </w:t>
      </w:r>
    </w:p>
    <w:p w14:paraId="3EF7E108" w14:textId="77777777" w:rsidR="00F939FE" w:rsidRDefault="006A1B33" w:rsidP="00F939FE">
      <w:r>
        <w:t xml:space="preserve">    </w:t>
      </w:r>
      <w:r w:rsidR="00EF02FC" w:rsidRPr="00EF02FC">
        <w:t>"&lt;"</w:t>
      </w:r>
      <w:r w:rsidR="00EF02FC">
        <w:t>-</w:t>
      </w:r>
      <w:r w:rsidR="00EF02FC" w:rsidRPr="00EF02FC">
        <w:t>#f1 #d"&gt;8</w:t>
      </w:r>
    </w:p>
    <w:p w14:paraId="4680C925" w14:textId="77777777" w:rsidR="00F939FE" w:rsidRPr="00537E04" w:rsidRDefault="009527C9" w:rsidP="00F939FE">
      <w:pPr>
        <w:rPr>
          <w:lang w:val="es-ES"/>
        </w:rPr>
      </w:pPr>
      <w:r>
        <w:t xml:space="preserve">  </w:t>
      </w:r>
      <w:r w:rsidRPr="00537E04">
        <w:rPr>
          <w:lang w:val="es-ES"/>
        </w:rPr>
        <w:t>,a "&lt;#c1 #d"&gt;</w:t>
      </w:r>
    </w:p>
    <w:p w14:paraId="55B17718" w14:textId="77777777" w:rsidR="00F939FE" w:rsidRPr="00537E04" w:rsidRDefault="009527C9" w:rsidP="00F939FE">
      <w:pPr>
        <w:rPr>
          <w:lang w:val="es-ES"/>
        </w:rPr>
      </w:pPr>
      <w:r w:rsidRPr="00537E04">
        <w:rPr>
          <w:lang w:val="es-ES"/>
        </w:rPr>
        <w:t xml:space="preserve">  ;,b "&lt;#c1 "-#d"&gt;</w:t>
      </w:r>
    </w:p>
    <w:p w14:paraId="1432A7B7" w14:textId="77777777" w:rsidR="00F939FE" w:rsidRPr="00537E04" w:rsidRDefault="009527C9" w:rsidP="00F939FE">
      <w:pPr>
        <w:rPr>
          <w:lang w:val="es-ES"/>
        </w:rPr>
      </w:pPr>
      <w:r w:rsidRPr="00537E04">
        <w:rPr>
          <w:lang w:val="es-ES"/>
        </w:rPr>
        <w:t xml:space="preserve">  </w:t>
      </w:r>
      <w:r w:rsidR="00A63C1E" w:rsidRPr="00537E04">
        <w:rPr>
          <w:lang w:val="es-ES"/>
        </w:rPr>
        <w:t>;,c "&lt;"-#ae1 "-#d"&gt;</w:t>
      </w:r>
    </w:p>
    <w:p w14:paraId="7658E2B5" w14:textId="77777777" w:rsidR="00F939FE" w:rsidRPr="00537E04" w:rsidRDefault="009527C9" w:rsidP="00F939FE">
      <w:pPr>
        <w:rPr>
          <w:lang w:val="es-ES"/>
        </w:rPr>
      </w:pPr>
      <w:r w:rsidRPr="00537E04">
        <w:rPr>
          <w:lang w:val="es-ES"/>
        </w:rPr>
        <w:t xml:space="preserve">  </w:t>
      </w:r>
      <w:r w:rsidR="00A63C1E" w:rsidRPr="00537E04">
        <w:rPr>
          <w:lang w:val="es-ES"/>
        </w:rPr>
        <w:t>;,d "&lt;#ae1 #d"&gt;</w:t>
      </w:r>
    </w:p>
    <w:p w14:paraId="4AFE21AE" w14:textId="77777777" w:rsidR="00F82788" w:rsidRPr="00537E04" w:rsidRDefault="00F82788" w:rsidP="00F939FE">
      <w:pPr>
        <w:rPr>
          <w:lang w:val="es-ES"/>
        </w:rPr>
      </w:pPr>
    </w:p>
    <w:p w14:paraId="125EE7A8" w14:textId="77777777" w:rsidR="00F82788" w:rsidRPr="00537E04" w:rsidRDefault="00F82788" w:rsidP="00F939FE">
      <w:pPr>
        <w:rPr>
          <w:lang w:val="es-ES"/>
        </w:rPr>
      </w:pPr>
    </w:p>
    <w:p w14:paraId="5DE9CA88" w14:textId="77777777" w:rsidR="00F82788" w:rsidRPr="00537E04" w:rsidRDefault="00F82788" w:rsidP="00F939FE">
      <w:pPr>
        <w:rPr>
          <w:lang w:val="es-ES"/>
        </w:rPr>
      </w:pPr>
    </w:p>
    <w:p w14:paraId="6D0BAD94" w14:textId="77777777" w:rsidR="00F82788" w:rsidRDefault="00F82788" w:rsidP="00F939FE">
      <w:r w:rsidRPr="00537E04">
        <w:rPr>
          <w:lang w:val="es-ES"/>
        </w:rPr>
        <w:t xml:space="preserve">                                     </w:t>
      </w:r>
      <w:r>
        <w:t>#</w:t>
      </w:r>
      <w:proofErr w:type="spellStart"/>
      <w:r w:rsidR="0048527D">
        <w:t>af</w:t>
      </w:r>
      <w:proofErr w:type="spellEnd"/>
    </w:p>
    <w:p w14:paraId="740EEF5D" w14:textId="77777777" w:rsidR="00F939FE" w:rsidRDefault="00E72FBD" w:rsidP="00F939FE">
      <w:r w:rsidRPr="00E72FBD">
        <w:lastRenderedPageBreak/>
        <w:t>#</w:t>
      </w:r>
      <w:proofErr w:type="spellStart"/>
      <w:r w:rsidR="00CB03C7">
        <w:t>bc</w:t>
      </w:r>
      <w:proofErr w:type="spellEnd"/>
      <w:r w:rsidRPr="00E72FBD">
        <w:t xml:space="preserve"> ,? %[s ! net ( a </w:t>
      </w:r>
      <w:proofErr w:type="spellStart"/>
      <w:r w:rsidRPr="00E72FBD">
        <w:t>rectangul</w:t>
      </w:r>
      <w:proofErr w:type="spellEnd"/>
      <w:r w:rsidRPr="00E72FBD">
        <w:t>&gt;</w:t>
      </w:r>
      <w:r>
        <w:t xml:space="preserve"> </w:t>
      </w:r>
      <w:r w:rsidR="00F939FE">
        <w:t xml:space="preserve">  </w:t>
      </w:r>
      <w:r>
        <w:t xml:space="preserve">   </w:t>
      </w:r>
      <w:r w:rsidR="00F939FE">
        <w:t>#</w:t>
      </w:r>
      <w:r>
        <w:t>a</w:t>
      </w:r>
      <w:r w:rsidR="00CB03C7">
        <w:t>d</w:t>
      </w:r>
    </w:p>
    <w:p w14:paraId="7C01B280" w14:textId="77777777" w:rsidR="00F939FE" w:rsidRDefault="00E72FBD" w:rsidP="00F939FE">
      <w:r>
        <w:t xml:space="preserve">    </w:t>
      </w:r>
      <w:r w:rsidRPr="00E72FBD">
        <w:t>prism4</w:t>
      </w:r>
    </w:p>
    <w:p w14:paraId="6829D21B" w14:textId="77777777" w:rsidR="00F939FE" w:rsidRDefault="006E3E68" w:rsidP="00F939FE">
      <w:r>
        <w:rPr>
          <w:rFonts w:asciiTheme="minorHAnsi" w:eastAsiaTheme="minorEastAsia" w:hAnsiTheme="minorHAnsi" w:cstheme="minorBidi"/>
          <w:noProof/>
          <w:sz w:val="22"/>
          <w:szCs w:val="22"/>
        </w:rPr>
        <w:object w:dxaOrig="1440" w:dyaOrig="1440" w14:anchorId="3296121C">
          <v:shape id="_x0000_s1051" type="#_x0000_t75" style="position:absolute;margin-left:34.95pt;margin-top:28.8pt;width:414pt;height:258.45pt;z-index:-251615232;mso-position-horizontal-relative:text;mso-position-vertical-relative:text">
            <v:imagedata r:id="rId24" o:title=""/>
          </v:shape>
          <o:OLEObject Type="Embed" ProgID="CorelDraw.Graphic.18" ShapeID="_x0000_s1051" DrawAspect="Content" ObjectID="_1834746557" r:id="rId25"/>
        </w:object>
      </w:r>
    </w:p>
    <w:p w14:paraId="276E4E85" w14:textId="77777777" w:rsidR="00F939FE" w:rsidRDefault="00F939FE" w:rsidP="00F939FE"/>
    <w:p w14:paraId="4DC70FB2" w14:textId="77777777" w:rsidR="00F939FE" w:rsidRDefault="00F939FE" w:rsidP="00F939FE"/>
    <w:p w14:paraId="68B1EF29" w14:textId="77777777" w:rsidR="00F939FE" w:rsidRDefault="00F939FE" w:rsidP="00F939FE"/>
    <w:p w14:paraId="0D30ED63" w14:textId="77777777" w:rsidR="00F939FE" w:rsidRDefault="00F939FE" w:rsidP="00F939FE"/>
    <w:p w14:paraId="290F9B40" w14:textId="77777777" w:rsidR="00F939FE" w:rsidRDefault="00F939FE" w:rsidP="00F939FE"/>
    <w:p w14:paraId="56C3A723" w14:textId="77777777" w:rsidR="00F939FE" w:rsidRDefault="00F939FE" w:rsidP="00F939FE"/>
    <w:p w14:paraId="2AEFCF18" w14:textId="77777777" w:rsidR="00F939FE" w:rsidRDefault="00F939FE" w:rsidP="00F939FE"/>
    <w:p w14:paraId="4CE89C57" w14:textId="77777777" w:rsidR="00F939FE" w:rsidRDefault="00F939FE" w:rsidP="00F939FE"/>
    <w:p w14:paraId="12C2A088" w14:textId="77777777" w:rsidR="00F939FE" w:rsidRDefault="00F939FE" w:rsidP="00F939FE"/>
    <w:p w14:paraId="4F953C99" w14:textId="77777777" w:rsidR="00F939FE" w:rsidRDefault="00F939FE" w:rsidP="00F939FE"/>
    <w:p w14:paraId="2B42A674" w14:textId="77777777" w:rsidR="00204D69" w:rsidRDefault="004B07C7" w:rsidP="004B07C7">
      <w:r>
        <w:t xml:space="preserve">    </w:t>
      </w:r>
      <w:r w:rsidRPr="00E72FBD">
        <w:t>,:at is ! surface &gt;</w:t>
      </w:r>
      <w:proofErr w:type="spellStart"/>
      <w:r w:rsidRPr="00E72FBD">
        <w:t>ea</w:t>
      </w:r>
      <w:proofErr w:type="spellEnd"/>
      <w:r w:rsidRPr="00E72FBD">
        <w:t xml:space="preserve"> ( ! </w:t>
      </w:r>
      <w:proofErr w:type="spellStart"/>
      <w:r w:rsidRPr="00E72FBD">
        <w:t>rectangul</w:t>
      </w:r>
      <w:proofErr w:type="spellEnd"/>
      <w:r w:rsidRPr="00E72FBD">
        <w:t xml:space="preserve">&gt; </w:t>
      </w:r>
    </w:p>
    <w:p w14:paraId="36F8870F" w14:textId="77777777" w:rsidR="004B07C7" w:rsidRDefault="00204D69" w:rsidP="004B07C7">
      <w:r>
        <w:t xml:space="preserve">    </w:t>
      </w:r>
      <w:r w:rsidR="004B07C7" w:rsidRPr="00E72FBD">
        <w:t>prism8</w:t>
      </w:r>
    </w:p>
    <w:p w14:paraId="776218E5" w14:textId="77777777" w:rsidR="004B07C7" w:rsidRDefault="004B07C7" w:rsidP="004B07C7">
      <w:r>
        <w:t xml:space="preserve">  </w:t>
      </w:r>
      <w:r w:rsidRPr="00E72FBD">
        <w:t xml:space="preserve">,a #bb </w:t>
      </w:r>
      <w:proofErr w:type="spellStart"/>
      <w:r w:rsidRPr="00E72FBD">
        <w:t>squ</w:t>
      </w:r>
      <w:proofErr w:type="spellEnd"/>
      <w:r w:rsidRPr="00E72FBD">
        <w:t>&gt;e feet</w:t>
      </w:r>
    </w:p>
    <w:p w14:paraId="09621037" w14:textId="77777777" w:rsidR="004B07C7" w:rsidRDefault="004B07C7" w:rsidP="004B07C7">
      <w:r>
        <w:t xml:space="preserve">  </w:t>
      </w:r>
      <w:r w:rsidRPr="00E72FBD">
        <w:t>;,b #</w:t>
      </w:r>
      <w:proofErr w:type="spellStart"/>
      <w:r w:rsidRPr="00E72FBD">
        <w:t>dj</w:t>
      </w:r>
      <w:proofErr w:type="spellEnd"/>
      <w:r w:rsidRPr="00E72FBD">
        <w:t xml:space="preserve"> </w:t>
      </w:r>
      <w:proofErr w:type="spellStart"/>
      <w:r w:rsidRPr="00E72FBD">
        <w:t>squ</w:t>
      </w:r>
      <w:proofErr w:type="spellEnd"/>
      <w:r w:rsidRPr="00E72FBD">
        <w:t>&gt;e feet</w:t>
      </w:r>
    </w:p>
    <w:p w14:paraId="1214CDBF" w14:textId="77777777" w:rsidR="004B07C7" w:rsidRDefault="004B07C7" w:rsidP="004B07C7">
      <w:r>
        <w:t xml:space="preserve">  </w:t>
      </w:r>
      <w:r w:rsidRPr="00E72FBD">
        <w:t xml:space="preserve">;,c #df </w:t>
      </w:r>
      <w:proofErr w:type="spellStart"/>
      <w:r w:rsidRPr="00E72FBD">
        <w:t>squ</w:t>
      </w:r>
      <w:proofErr w:type="spellEnd"/>
      <w:r w:rsidRPr="00E72FBD">
        <w:t>&gt;e feet</w:t>
      </w:r>
    </w:p>
    <w:p w14:paraId="4325E1F7" w14:textId="77777777" w:rsidR="004B07C7" w:rsidRDefault="004B07C7" w:rsidP="004B07C7">
      <w:r>
        <w:t xml:space="preserve">  </w:t>
      </w:r>
      <w:r w:rsidRPr="00E72FBD">
        <w:t>;,d #</w:t>
      </w:r>
      <w:proofErr w:type="spellStart"/>
      <w:r w:rsidRPr="00E72FBD">
        <w:t>ib</w:t>
      </w:r>
      <w:proofErr w:type="spellEnd"/>
      <w:r w:rsidRPr="00E72FBD">
        <w:t xml:space="preserve"> </w:t>
      </w:r>
      <w:proofErr w:type="spellStart"/>
      <w:r w:rsidRPr="00E72FBD">
        <w:t>squ</w:t>
      </w:r>
      <w:proofErr w:type="spellEnd"/>
      <w:r w:rsidRPr="00E72FBD">
        <w:t>&gt;e feet</w:t>
      </w:r>
    </w:p>
    <w:p w14:paraId="1F5AA8CF" w14:textId="77777777" w:rsidR="00F939FE" w:rsidRDefault="00F939FE" w:rsidP="00F939FE"/>
    <w:p w14:paraId="740ACC23" w14:textId="77777777" w:rsidR="00F939FE" w:rsidRDefault="00F939FE" w:rsidP="00F939FE"/>
    <w:p w14:paraId="5D464ABB" w14:textId="77777777" w:rsidR="00F939FE" w:rsidRDefault="00F939FE" w:rsidP="00F939FE"/>
    <w:p w14:paraId="6CADD70D" w14:textId="77777777" w:rsidR="00F939FE" w:rsidRDefault="00F939FE" w:rsidP="00F939FE"/>
    <w:p w14:paraId="641FF5DF" w14:textId="77777777" w:rsidR="00F939FE" w:rsidRDefault="00F939FE" w:rsidP="00F939FE"/>
    <w:p w14:paraId="3928586F" w14:textId="77777777" w:rsidR="00F939FE" w:rsidRPr="00971802" w:rsidRDefault="00F939FE" w:rsidP="00F939FE">
      <w:r>
        <w:t xml:space="preserve">   </w:t>
      </w:r>
      <w:r w:rsidR="003F675D">
        <w:t xml:space="preserve">                                  </w:t>
      </w:r>
      <w:r>
        <w:t>#</w:t>
      </w:r>
      <w:r w:rsidR="00C52FC0">
        <w:t>ah</w:t>
      </w:r>
    </w:p>
    <w:p w14:paraId="5BD56DCB" w14:textId="77777777" w:rsidR="00F939FE" w:rsidRDefault="003F675D" w:rsidP="00F939FE">
      <w:r w:rsidRPr="003F675D">
        <w:lastRenderedPageBreak/>
        <w:t>#</w:t>
      </w:r>
      <w:r w:rsidR="00CB03C7">
        <w:t>bd</w:t>
      </w:r>
      <w:r w:rsidRPr="003F675D">
        <w:t xml:space="preserve"> ,a model ( an </w:t>
      </w:r>
      <w:proofErr w:type="spellStart"/>
      <w:r w:rsidRPr="003F675D">
        <w:t>expres.n</w:t>
      </w:r>
      <w:proofErr w:type="spellEnd"/>
      <w:r w:rsidRPr="003F675D">
        <w:t xml:space="preserve"> is %[n4 </w:t>
      </w:r>
      <w:r w:rsidR="00F939FE">
        <w:t xml:space="preserve">  #</w:t>
      </w:r>
      <w:r w:rsidR="00CB03C7">
        <w:t>ae</w:t>
      </w:r>
    </w:p>
    <w:p w14:paraId="25E1EBED" w14:textId="77777777" w:rsidR="00F939FE" w:rsidRDefault="006E3E68" w:rsidP="00F939FE">
      <w:r>
        <w:rPr>
          <w:rFonts w:asciiTheme="minorHAnsi" w:eastAsiaTheme="minorEastAsia" w:hAnsiTheme="minorHAnsi" w:cstheme="minorBidi"/>
          <w:noProof/>
          <w:sz w:val="22"/>
          <w:szCs w:val="22"/>
        </w:rPr>
        <w:object w:dxaOrig="1440" w:dyaOrig="1440" w14:anchorId="4241812E">
          <v:shape id="_x0000_s1052" type="#_x0000_t75" style="position:absolute;margin-left:4.2pt;margin-top:27.25pt;width:701.85pt;height:177.45pt;z-index:-251613184;mso-position-horizontal-relative:text;mso-position-vertical-relative:text">
            <v:imagedata r:id="rId26" o:title=""/>
          </v:shape>
          <o:OLEObject Type="Embed" ProgID="CorelDraw.Graphic.18" ShapeID="_x0000_s1052" DrawAspect="Content" ObjectID="_1834746558" r:id="rId27"/>
        </w:object>
      </w:r>
    </w:p>
    <w:p w14:paraId="67249B24" w14:textId="77777777" w:rsidR="00F939FE" w:rsidRDefault="00F939FE" w:rsidP="00F939FE"/>
    <w:p w14:paraId="0260AF30" w14:textId="77777777" w:rsidR="00F939FE" w:rsidRDefault="00F939FE" w:rsidP="00F939FE"/>
    <w:p w14:paraId="522D889F" w14:textId="77777777" w:rsidR="00F939FE" w:rsidRDefault="00F939FE" w:rsidP="00F939FE"/>
    <w:p w14:paraId="37DF20D8" w14:textId="77777777" w:rsidR="00F939FE" w:rsidRDefault="00F939FE" w:rsidP="00F939FE"/>
    <w:p w14:paraId="05FBCA3A" w14:textId="77777777" w:rsidR="00F939FE" w:rsidRDefault="00F939FE" w:rsidP="00F939FE"/>
    <w:p w14:paraId="2789B8B0" w14:textId="77777777" w:rsidR="00F939FE" w:rsidRDefault="00F939FE" w:rsidP="00F939FE"/>
    <w:p w14:paraId="697EF274" w14:textId="77777777" w:rsidR="00F939FE" w:rsidRDefault="00F939FE" w:rsidP="00F939FE"/>
    <w:p w14:paraId="46284706" w14:textId="77777777" w:rsidR="00F939FE" w:rsidRDefault="00E31210" w:rsidP="00F939FE">
      <w:r>
        <w:t xml:space="preserve">    </w:t>
      </w:r>
      <w:r w:rsidRPr="00E31210">
        <w:t xml:space="preserve">,: </w:t>
      </w:r>
      <w:proofErr w:type="spellStart"/>
      <w:r w:rsidRPr="00E31210">
        <w:t>expres.n</w:t>
      </w:r>
      <w:proofErr w:type="spellEnd"/>
      <w:r w:rsidRPr="00E31210">
        <w:t xml:space="preserve"> is repres5t$ by ? model8</w:t>
      </w:r>
    </w:p>
    <w:p w14:paraId="123986D3" w14:textId="77777777" w:rsidR="0092259D" w:rsidRDefault="00E31210" w:rsidP="00F939FE">
      <w:r>
        <w:t xml:space="preserve">  </w:t>
      </w:r>
      <w:r w:rsidR="0092259D" w:rsidRPr="0092259D">
        <w:t>,a #d"</w:t>
      </w:r>
      <w:r w:rsidR="0092259D">
        <w:t>-</w:t>
      </w:r>
      <w:r w:rsidR="0092259D" w:rsidRPr="0092259D">
        <w:t>"</w:t>
      </w:r>
      <w:r w:rsidR="0092259D">
        <w:t>-</w:t>
      </w:r>
      <w:r w:rsidR="0092259D" w:rsidRPr="0092259D">
        <w:t>#g</w:t>
      </w:r>
    </w:p>
    <w:p w14:paraId="43F617BB" w14:textId="77777777" w:rsidR="0092259D" w:rsidRDefault="0092259D" w:rsidP="00F939FE">
      <w:r w:rsidRPr="0092259D">
        <w:t xml:space="preserve">  ;,b #d"6"</w:t>
      </w:r>
      <w:r>
        <w:t>-</w:t>
      </w:r>
      <w:r w:rsidRPr="0092259D">
        <w:t>#g</w:t>
      </w:r>
    </w:p>
    <w:p w14:paraId="52F93AEC" w14:textId="77777777" w:rsidR="0092259D" w:rsidRDefault="0092259D" w:rsidP="00F939FE">
      <w:r w:rsidRPr="0092259D">
        <w:t xml:space="preserve">  ;,c #d"</w:t>
      </w:r>
      <w:r>
        <w:t>-</w:t>
      </w:r>
      <w:r w:rsidRPr="0092259D">
        <w:t>"</w:t>
      </w:r>
      <w:r>
        <w:t>-</w:t>
      </w:r>
      <w:r w:rsidRPr="0092259D">
        <w:t>#c</w:t>
      </w:r>
    </w:p>
    <w:p w14:paraId="3E564F58" w14:textId="77777777" w:rsidR="00F939FE" w:rsidRDefault="0092259D" w:rsidP="00F939FE">
      <w:r w:rsidRPr="0092259D">
        <w:t xml:space="preserve">  ;,d #d"6"</w:t>
      </w:r>
      <w:r w:rsidR="007D31F6">
        <w:t>-</w:t>
      </w:r>
      <w:r w:rsidRPr="0092259D">
        <w:t>#c</w:t>
      </w:r>
    </w:p>
    <w:p w14:paraId="102EB41F" w14:textId="77777777" w:rsidR="008A2FA2" w:rsidRDefault="008A2FA2" w:rsidP="00F939FE">
      <w:r w:rsidRPr="008A2FA2">
        <w:t>#</w:t>
      </w:r>
      <w:r w:rsidR="00CB03C7">
        <w:t>be</w:t>
      </w:r>
      <w:r w:rsidRPr="008A2FA2">
        <w:t xml:space="preserve"> ,j]</w:t>
      </w:r>
      <w:proofErr w:type="spellStart"/>
      <w:r w:rsidRPr="008A2FA2">
        <w:t>emy</w:t>
      </w:r>
      <w:proofErr w:type="spellEnd"/>
      <w:r w:rsidRPr="008A2FA2">
        <w:t xml:space="preserve"> made ! </w:t>
      </w:r>
      <w:proofErr w:type="spellStart"/>
      <w:r w:rsidRPr="008A2FA2">
        <w:t>foll</w:t>
      </w:r>
      <w:proofErr w:type="spellEnd"/>
      <w:r w:rsidRPr="008A2FA2">
        <w:t xml:space="preserve">[+ grades on 8 la/ </w:t>
      </w:r>
    </w:p>
    <w:p w14:paraId="6AC0B1DF" w14:textId="77777777" w:rsidR="008A2FA2" w:rsidRPr="00537E04" w:rsidRDefault="008A2FA2" w:rsidP="00F939FE">
      <w:pPr>
        <w:rPr>
          <w:lang w:val="es-ES"/>
        </w:rPr>
      </w:pPr>
      <w:r>
        <w:t xml:space="preserve">    </w:t>
      </w:r>
      <w:r w:rsidRPr="00537E04">
        <w:rPr>
          <w:lang w:val="es-ES"/>
        </w:rPr>
        <w:t xml:space="preserve">#e quizzes3 #fh1 #ge1 #hc1 #hh1 &amp; </w:t>
      </w:r>
    </w:p>
    <w:p w14:paraId="7D74A315" w14:textId="77777777" w:rsidR="008A2FA2" w:rsidRDefault="008A2FA2" w:rsidP="00F939FE">
      <w:r w:rsidRPr="00537E04">
        <w:rPr>
          <w:lang w:val="es-ES"/>
        </w:rPr>
        <w:t xml:space="preserve">    </w:t>
      </w:r>
      <w:r w:rsidRPr="008A2FA2">
        <w:t>#ib4 ,:at is ! l[e/ score ,j]</w:t>
      </w:r>
      <w:proofErr w:type="spellStart"/>
      <w:r w:rsidRPr="008A2FA2">
        <w:t>emy</w:t>
      </w:r>
      <w:proofErr w:type="spellEnd"/>
      <w:r w:rsidRPr="008A2FA2">
        <w:t xml:space="preserve"> cd </w:t>
      </w:r>
    </w:p>
    <w:p w14:paraId="7EA14C1E" w14:textId="77777777" w:rsidR="008A2FA2" w:rsidRDefault="008A2FA2" w:rsidP="00F939FE">
      <w:r>
        <w:t xml:space="preserve">    </w:t>
      </w:r>
      <w:r w:rsidRPr="008A2FA2">
        <w:t>get on ! #</w:t>
      </w:r>
      <w:proofErr w:type="spellStart"/>
      <w:r w:rsidRPr="008A2FA2">
        <w:t>fth</w:t>
      </w:r>
      <w:proofErr w:type="spellEnd"/>
      <w:r w:rsidRPr="008A2FA2">
        <w:t xml:space="preserve"> quiz to h an </w:t>
      </w:r>
      <w:proofErr w:type="spellStart"/>
      <w:r w:rsidRPr="008A2FA2">
        <w:t>unr.d</w:t>
      </w:r>
      <w:proofErr w:type="spellEnd"/>
      <w:r w:rsidRPr="008A2FA2">
        <w:t xml:space="preserve">$ </w:t>
      </w:r>
    </w:p>
    <w:p w14:paraId="0CF225E5" w14:textId="77777777" w:rsidR="00F939FE" w:rsidRDefault="008A2FA2" w:rsidP="00F939FE">
      <w:r>
        <w:t xml:space="preserve">    </w:t>
      </w:r>
      <w:r w:rsidRPr="008A2FA2">
        <w:t>av]age ( at l1/ #hj8</w:t>
      </w:r>
    </w:p>
    <w:p w14:paraId="40A47392" w14:textId="77777777" w:rsidR="008A2FA2" w:rsidRDefault="008A2FA2" w:rsidP="00F939FE">
      <w:r>
        <w:t xml:space="preserve">  </w:t>
      </w:r>
      <w:r w:rsidRPr="008A2FA2">
        <w:t>,a #</w:t>
      </w:r>
      <w:proofErr w:type="spellStart"/>
      <w:r w:rsidRPr="008A2FA2">
        <w:t>gh</w:t>
      </w:r>
      <w:proofErr w:type="spellEnd"/>
    </w:p>
    <w:p w14:paraId="7FF27669" w14:textId="77777777" w:rsidR="008A2FA2" w:rsidRDefault="008A2FA2" w:rsidP="00F939FE">
      <w:r w:rsidRPr="008A2FA2">
        <w:t xml:space="preserve">  ;,b #gf</w:t>
      </w:r>
    </w:p>
    <w:p w14:paraId="13B59A33" w14:textId="77777777" w:rsidR="008A2FA2" w:rsidRDefault="008A2FA2" w:rsidP="00F939FE">
      <w:r w:rsidRPr="008A2FA2">
        <w:t xml:space="preserve">  ;,c #</w:t>
      </w:r>
      <w:proofErr w:type="spellStart"/>
      <w:r w:rsidRPr="008A2FA2">
        <w:t>gd</w:t>
      </w:r>
      <w:proofErr w:type="spellEnd"/>
    </w:p>
    <w:p w14:paraId="38E95A57" w14:textId="77777777" w:rsidR="00F939FE" w:rsidRDefault="008A2FA2" w:rsidP="00F939FE">
      <w:r w:rsidRPr="008A2FA2">
        <w:t xml:space="preserve">  ;,d #</w:t>
      </w:r>
      <w:proofErr w:type="spellStart"/>
      <w:r w:rsidRPr="008A2FA2">
        <w:t>gb</w:t>
      </w:r>
      <w:proofErr w:type="spellEnd"/>
    </w:p>
    <w:p w14:paraId="6B3B7DD7" w14:textId="77777777" w:rsidR="0026700B" w:rsidRDefault="0026700B" w:rsidP="00F939FE"/>
    <w:p w14:paraId="645790D2" w14:textId="77777777" w:rsidR="00F939FE" w:rsidRPr="00971802" w:rsidRDefault="00F939FE" w:rsidP="00F939FE">
      <w:r>
        <w:t xml:space="preserve">  </w:t>
      </w:r>
      <w:r w:rsidR="008A2FA2">
        <w:t xml:space="preserve">                                  </w:t>
      </w:r>
      <w:r>
        <w:t xml:space="preserve"> #</w:t>
      </w:r>
      <w:r w:rsidR="00DE7BD7">
        <w:t>ai</w:t>
      </w:r>
    </w:p>
    <w:p w14:paraId="0E5BC1E7" w14:textId="77777777" w:rsidR="001D57D1" w:rsidRDefault="002F49D0" w:rsidP="00F939FE">
      <w:r w:rsidRPr="002F49D0">
        <w:lastRenderedPageBreak/>
        <w:t>#</w:t>
      </w:r>
      <w:r w:rsidR="00CB03C7">
        <w:t>bf</w:t>
      </w:r>
      <w:r w:rsidRPr="002F49D0">
        <w:t xml:space="preserve"> ,a </w:t>
      </w:r>
      <w:proofErr w:type="spellStart"/>
      <w:r w:rsidRPr="002F49D0">
        <w:t>libr</w:t>
      </w:r>
      <w:proofErr w:type="spellEnd"/>
      <w:r w:rsidRPr="002F49D0">
        <w:t>&gt;</w:t>
      </w:r>
      <w:proofErr w:type="spellStart"/>
      <w:r w:rsidRPr="002F49D0">
        <w:t>ian</w:t>
      </w:r>
      <w:proofErr w:type="spellEnd"/>
      <w:r w:rsidRPr="002F49D0">
        <w:t xml:space="preserve"> record$ ! numb] (</w:t>
      </w:r>
      <w:r w:rsidR="001D57D1">
        <w:t xml:space="preserve">    #</w:t>
      </w:r>
      <w:proofErr w:type="spellStart"/>
      <w:r w:rsidR="00CB03C7">
        <w:t>af</w:t>
      </w:r>
      <w:proofErr w:type="spellEnd"/>
    </w:p>
    <w:p w14:paraId="712A66D3" w14:textId="77777777" w:rsidR="001D57D1" w:rsidRDefault="001D57D1" w:rsidP="00F939FE">
      <w:r>
        <w:t xml:space="preserve">    </w:t>
      </w:r>
      <w:r w:rsidR="002F49D0" w:rsidRPr="002F49D0">
        <w:t>books *</w:t>
      </w:r>
      <w:proofErr w:type="spellStart"/>
      <w:r w:rsidR="002F49D0" w:rsidRPr="002F49D0">
        <w:t>eck</w:t>
      </w:r>
      <w:proofErr w:type="spellEnd"/>
      <w:r w:rsidR="002F49D0" w:rsidRPr="002F49D0">
        <w:t xml:space="preserve">$ \ </w:t>
      </w:r>
      <w:proofErr w:type="spellStart"/>
      <w:r w:rsidR="002F49D0" w:rsidRPr="002F49D0">
        <w:t>ov</w:t>
      </w:r>
      <w:proofErr w:type="spellEnd"/>
      <w:r w:rsidR="002F49D0" w:rsidRPr="002F49D0">
        <w:t xml:space="preserve">] #g "ds4 ,! numb] ( </w:t>
      </w:r>
    </w:p>
    <w:p w14:paraId="02B7976E" w14:textId="77777777" w:rsidR="001D57D1" w:rsidRDefault="001D57D1" w:rsidP="00F939FE">
      <w:r>
        <w:t xml:space="preserve">    </w:t>
      </w:r>
      <w:r w:rsidR="002F49D0" w:rsidRPr="002F49D0">
        <w:t>books *</w:t>
      </w:r>
      <w:proofErr w:type="spellStart"/>
      <w:r w:rsidR="002F49D0" w:rsidRPr="002F49D0">
        <w:t>eck</w:t>
      </w:r>
      <w:proofErr w:type="spellEnd"/>
      <w:r w:rsidR="002F49D0" w:rsidRPr="002F49D0">
        <w:t xml:space="preserve">$ \ 7 #ib1 #gf1 #hc1 #gd1 </w:t>
      </w:r>
    </w:p>
    <w:p w14:paraId="5839044B" w14:textId="77777777" w:rsidR="001D57D1" w:rsidRDefault="001D57D1" w:rsidP="00F939FE">
      <w:r>
        <w:t xml:space="preserve">    </w:t>
      </w:r>
      <w:r w:rsidR="002F49D0" w:rsidRPr="002F49D0">
        <w:t xml:space="preserve">#hd1 #ie1 &amp; #ajj4 ,: box plot </w:t>
      </w:r>
    </w:p>
    <w:p w14:paraId="1E6686F8" w14:textId="77777777" w:rsidR="001D57D1" w:rsidRDefault="001D57D1" w:rsidP="00F939FE">
      <w:r>
        <w:t xml:space="preserve">    </w:t>
      </w:r>
      <w:r w:rsidR="002F49D0" w:rsidRPr="002F49D0">
        <w:t xml:space="preserve">correctly 4plays ? data8 </w:t>
      </w:r>
      <w:r w:rsidR="00F939FE">
        <w:t xml:space="preserve">                                   </w:t>
      </w:r>
    </w:p>
    <w:p w14:paraId="5E549AC7" w14:textId="77777777" w:rsidR="00F939FE" w:rsidRDefault="00BC7262" w:rsidP="00F939FE">
      <w:r>
        <w:t xml:space="preserve">  ,a</w:t>
      </w:r>
    </w:p>
    <w:p w14:paraId="6EC2B775" w14:textId="77777777" w:rsidR="00F939FE" w:rsidRDefault="006E3E68" w:rsidP="00F939FE">
      <w:r>
        <w:rPr>
          <w:rFonts w:asciiTheme="minorHAnsi" w:eastAsiaTheme="minorEastAsia" w:hAnsiTheme="minorHAnsi" w:cstheme="minorBidi"/>
          <w:noProof/>
          <w:sz w:val="22"/>
          <w:szCs w:val="22"/>
        </w:rPr>
        <w:object w:dxaOrig="1440" w:dyaOrig="1440" w14:anchorId="6605A6B6">
          <v:shape id="_x0000_s1053" type="#_x0000_t75" style="position:absolute;margin-left:3.15pt;margin-top:24.6pt;width:680.25pt;height:153.05pt;z-index:-251611136;mso-position-horizontal-relative:text;mso-position-vertical-relative:text">
            <v:imagedata r:id="rId28" o:title=""/>
          </v:shape>
          <o:OLEObject Type="Embed" ProgID="CorelDraw.Graphic.18" ShapeID="_x0000_s1053" DrawAspect="Content" ObjectID="_1834746559" r:id="rId29"/>
        </w:object>
      </w:r>
    </w:p>
    <w:p w14:paraId="3F04E450" w14:textId="77777777" w:rsidR="00F939FE" w:rsidRDefault="00F939FE" w:rsidP="00F939FE"/>
    <w:p w14:paraId="39B79E9D" w14:textId="77777777" w:rsidR="00F939FE" w:rsidRDefault="00F939FE" w:rsidP="00F939FE"/>
    <w:p w14:paraId="544CC6CC" w14:textId="77777777" w:rsidR="00F939FE" w:rsidRDefault="00F939FE" w:rsidP="00F939FE"/>
    <w:p w14:paraId="2073712E" w14:textId="77777777" w:rsidR="00F939FE" w:rsidRDefault="00F939FE" w:rsidP="00F939FE"/>
    <w:p w14:paraId="07C9A8DD" w14:textId="77777777" w:rsidR="00F939FE" w:rsidRDefault="00F939FE" w:rsidP="00F939FE"/>
    <w:p w14:paraId="5E5FCDC5" w14:textId="77777777" w:rsidR="00F939FE" w:rsidRDefault="00F939FE" w:rsidP="00F939FE"/>
    <w:p w14:paraId="1C65F435" w14:textId="77777777" w:rsidR="00F939FE" w:rsidRDefault="00BC7262" w:rsidP="00F939FE">
      <w:r>
        <w:t xml:space="preserve">  ;,b</w:t>
      </w:r>
    </w:p>
    <w:p w14:paraId="0E564F7A" w14:textId="77777777" w:rsidR="00F939FE" w:rsidRDefault="006E3E68" w:rsidP="00F939FE">
      <w:r>
        <w:rPr>
          <w:rFonts w:asciiTheme="minorHAnsi" w:eastAsiaTheme="minorEastAsia" w:hAnsiTheme="minorHAnsi" w:cstheme="minorBidi"/>
          <w:noProof/>
          <w:sz w:val="22"/>
          <w:szCs w:val="22"/>
        </w:rPr>
        <w:object w:dxaOrig="1440" w:dyaOrig="1440" w14:anchorId="01D98EA1">
          <v:shape id="_x0000_s1054" type="#_x0000_t75" style="position:absolute;margin-left:3.15pt;margin-top:23.55pt;width:694.75pt;height:156.2pt;z-index:-251609088;mso-position-horizontal-relative:text;mso-position-vertical-relative:text">
            <v:imagedata r:id="rId30" o:title=""/>
          </v:shape>
          <o:OLEObject Type="Embed" ProgID="CorelDraw.Graphic.18" ShapeID="_x0000_s1054" DrawAspect="Content" ObjectID="_1834746560" r:id="rId31"/>
        </w:object>
      </w:r>
    </w:p>
    <w:p w14:paraId="2033B3F8" w14:textId="77777777" w:rsidR="00F939FE" w:rsidRDefault="00F939FE" w:rsidP="00F939FE"/>
    <w:p w14:paraId="7A8BF0DB" w14:textId="77777777" w:rsidR="00F939FE" w:rsidRDefault="00F939FE" w:rsidP="00F939FE"/>
    <w:p w14:paraId="65A3F180" w14:textId="77777777" w:rsidR="00F939FE" w:rsidRDefault="00F939FE" w:rsidP="00F939FE"/>
    <w:p w14:paraId="5D74A3B9" w14:textId="77777777" w:rsidR="00F939FE" w:rsidRDefault="00F939FE" w:rsidP="00F939FE"/>
    <w:p w14:paraId="5EB9E372" w14:textId="77777777" w:rsidR="00F939FE" w:rsidRDefault="00F939FE" w:rsidP="00F939FE"/>
    <w:p w14:paraId="1C577431" w14:textId="77777777" w:rsidR="00F939FE" w:rsidRDefault="00F939FE" w:rsidP="00F939FE"/>
    <w:p w14:paraId="6211453B" w14:textId="77777777" w:rsidR="003F0839" w:rsidRDefault="003F0839" w:rsidP="00F939FE">
      <w:r>
        <w:t xml:space="preserve">      </w:t>
      </w:r>
      <w:r w:rsidRPr="003F0839">
        <w:t>@.&lt;,</w:t>
      </w:r>
      <w:proofErr w:type="spellStart"/>
      <w:r w:rsidRPr="003F0839">
        <w:t>answ</w:t>
      </w:r>
      <w:proofErr w:type="spellEnd"/>
      <w:r w:rsidRPr="003F0839">
        <w:t>] *</w:t>
      </w:r>
      <w:proofErr w:type="spellStart"/>
      <w:r w:rsidRPr="003F0839">
        <w:t>oices</w:t>
      </w:r>
      <w:proofErr w:type="spellEnd"/>
      <w:r w:rsidRPr="003F0839">
        <w:t xml:space="preserve"> ;,c &amp; ;,d &gt;e on ! </w:t>
      </w:r>
    </w:p>
    <w:p w14:paraId="4B99C292" w14:textId="77777777" w:rsidR="006756EB" w:rsidRDefault="003F0839" w:rsidP="00F939FE">
      <w:r>
        <w:t xml:space="preserve">    </w:t>
      </w:r>
      <w:proofErr w:type="spellStart"/>
      <w:r w:rsidRPr="003F0839">
        <w:t>foll</w:t>
      </w:r>
      <w:proofErr w:type="spellEnd"/>
      <w:r w:rsidRPr="003F0839">
        <w:t>[+ page4@.&gt;</w:t>
      </w:r>
    </w:p>
    <w:p w14:paraId="64CA4895" w14:textId="77777777" w:rsidR="006756EB" w:rsidRDefault="006756EB" w:rsidP="00F939FE"/>
    <w:p w14:paraId="3F4F6B66" w14:textId="77777777" w:rsidR="00F939FE" w:rsidRPr="00971802" w:rsidRDefault="006756EB" w:rsidP="00F939FE">
      <w:r>
        <w:t xml:space="preserve">                   </w:t>
      </w:r>
      <w:r w:rsidR="003F0839">
        <w:t xml:space="preserve">                  </w:t>
      </w:r>
      <w:r w:rsidR="00F939FE">
        <w:t>#</w:t>
      </w:r>
      <w:proofErr w:type="spellStart"/>
      <w:r w:rsidR="008934D7">
        <w:t>bj</w:t>
      </w:r>
      <w:proofErr w:type="spellEnd"/>
    </w:p>
    <w:p w14:paraId="64D7F7C7" w14:textId="77777777" w:rsidR="00F939FE" w:rsidRDefault="00F939FE" w:rsidP="00F939FE">
      <w:r>
        <w:lastRenderedPageBreak/>
        <w:t xml:space="preserve">  </w:t>
      </w:r>
      <w:r w:rsidR="00500D06">
        <w:t>;,c</w:t>
      </w:r>
      <w:r>
        <w:t xml:space="preserve">                               </w:t>
      </w:r>
      <w:proofErr w:type="spellStart"/>
      <w:r w:rsidR="000B2371">
        <w:t>a</w:t>
      </w:r>
      <w:r>
        <w:t>#</w:t>
      </w:r>
      <w:r w:rsidR="00CB03C7">
        <w:t>af</w:t>
      </w:r>
      <w:proofErr w:type="spellEnd"/>
    </w:p>
    <w:p w14:paraId="4C497152" w14:textId="77777777" w:rsidR="00F939FE" w:rsidRDefault="006E3E68" w:rsidP="00F939FE">
      <w:r>
        <w:rPr>
          <w:rFonts w:asciiTheme="minorHAnsi" w:eastAsiaTheme="minorEastAsia" w:hAnsiTheme="minorHAnsi" w:cstheme="minorBidi"/>
          <w:noProof/>
          <w:sz w:val="22"/>
          <w:szCs w:val="22"/>
        </w:rPr>
        <w:object w:dxaOrig="1440" w:dyaOrig="1440" w14:anchorId="1241694B">
          <v:shape id="_x0000_s1055" type="#_x0000_t75" style="position:absolute;margin-left:2.1pt;margin-top:23.6pt;width:694.75pt;height:156.4pt;z-index:-251607040;mso-position-horizontal-relative:text;mso-position-vertical-relative:text">
            <v:imagedata r:id="rId32" o:title=""/>
          </v:shape>
          <o:OLEObject Type="Embed" ProgID="CorelDraw.Graphic.18" ShapeID="_x0000_s1055" DrawAspect="Content" ObjectID="_1834746561" r:id="rId33"/>
        </w:object>
      </w:r>
    </w:p>
    <w:p w14:paraId="388D4370" w14:textId="77777777" w:rsidR="00F939FE" w:rsidRDefault="00F939FE" w:rsidP="00F939FE"/>
    <w:p w14:paraId="1E60E1B4" w14:textId="77777777" w:rsidR="00F939FE" w:rsidRDefault="00F939FE" w:rsidP="00F939FE"/>
    <w:p w14:paraId="05BF6AD8" w14:textId="77777777" w:rsidR="00F939FE" w:rsidRDefault="00F939FE" w:rsidP="00F939FE"/>
    <w:p w14:paraId="1B7299A4" w14:textId="77777777" w:rsidR="00F939FE" w:rsidRDefault="00F939FE" w:rsidP="00F939FE"/>
    <w:p w14:paraId="167CF2C3" w14:textId="77777777" w:rsidR="00F939FE" w:rsidRDefault="00F939FE" w:rsidP="00F939FE"/>
    <w:p w14:paraId="5279CF92" w14:textId="77777777" w:rsidR="00F939FE" w:rsidRDefault="00F939FE" w:rsidP="00F939FE"/>
    <w:p w14:paraId="261CFEBD" w14:textId="77777777" w:rsidR="00F939FE" w:rsidRDefault="000B2371" w:rsidP="00F939FE">
      <w:r>
        <w:t xml:space="preserve">  ;,d</w:t>
      </w:r>
    </w:p>
    <w:p w14:paraId="41656550" w14:textId="77777777" w:rsidR="00F939FE" w:rsidRDefault="006E3E68" w:rsidP="00F939FE">
      <w:r>
        <w:rPr>
          <w:rFonts w:asciiTheme="minorHAnsi" w:eastAsiaTheme="minorEastAsia" w:hAnsiTheme="minorHAnsi" w:cstheme="minorBidi"/>
          <w:noProof/>
          <w:sz w:val="22"/>
          <w:szCs w:val="22"/>
        </w:rPr>
        <w:object w:dxaOrig="1440" w:dyaOrig="1440" w14:anchorId="72711B91">
          <v:shape id="_x0000_s1056" type="#_x0000_t75" style="position:absolute;margin-left:3.15pt;margin-top:24.6pt;width:694.75pt;height:155.2pt;z-index:-251604992;mso-position-horizontal-relative:text;mso-position-vertical-relative:text">
            <v:imagedata r:id="rId34" o:title=""/>
          </v:shape>
          <o:OLEObject Type="Embed" ProgID="CorelDraw.Graphic.18" ShapeID="_x0000_s1056" DrawAspect="Content" ObjectID="_1834746562" r:id="rId35"/>
        </w:object>
      </w:r>
    </w:p>
    <w:p w14:paraId="69EC80EE" w14:textId="77777777" w:rsidR="00F939FE" w:rsidRDefault="00F939FE" w:rsidP="00F939FE"/>
    <w:p w14:paraId="311B269E" w14:textId="77777777" w:rsidR="00F939FE" w:rsidRDefault="00F939FE" w:rsidP="00F939FE"/>
    <w:p w14:paraId="79A55469" w14:textId="77777777" w:rsidR="00F939FE" w:rsidRDefault="00F939FE" w:rsidP="00F939FE"/>
    <w:p w14:paraId="56A43841" w14:textId="77777777" w:rsidR="00F939FE" w:rsidRDefault="00F939FE" w:rsidP="00F939FE"/>
    <w:p w14:paraId="750EF60B" w14:textId="77777777" w:rsidR="00F939FE" w:rsidRDefault="00F939FE" w:rsidP="00F939FE"/>
    <w:p w14:paraId="5A01FB6E" w14:textId="77777777" w:rsidR="00F939FE" w:rsidRDefault="00F939FE" w:rsidP="00F939FE"/>
    <w:p w14:paraId="1917997C" w14:textId="77777777" w:rsidR="008934D7" w:rsidRDefault="008934D7" w:rsidP="00F939FE">
      <w:r>
        <w:t xml:space="preserve">                                     </w:t>
      </w:r>
    </w:p>
    <w:p w14:paraId="3967DA74" w14:textId="77777777" w:rsidR="008934D7" w:rsidRDefault="008934D7" w:rsidP="00F939FE"/>
    <w:p w14:paraId="603454A7" w14:textId="77777777" w:rsidR="008934D7" w:rsidRDefault="008934D7" w:rsidP="00F939FE"/>
    <w:p w14:paraId="52A07391" w14:textId="77777777" w:rsidR="008934D7" w:rsidRDefault="008934D7" w:rsidP="00F939FE"/>
    <w:p w14:paraId="707E66E7" w14:textId="77777777" w:rsidR="008934D7" w:rsidRDefault="008934D7" w:rsidP="00F939FE"/>
    <w:p w14:paraId="3C3E94F8" w14:textId="77777777" w:rsidR="008934D7" w:rsidRDefault="008934D7" w:rsidP="00F939FE"/>
    <w:p w14:paraId="47E5BB0C" w14:textId="77777777" w:rsidR="008934D7" w:rsidRDefault="008934D7" w:rsidP="00F939FE"/>
    <w:p w14:paraId="534583BD" w14:textId="77777777" w:rsidR="008934D7" w:rsidRDefault="008934D7" w:rsidP="00F939FE"/>
    <w:p w14:paraId="2CDBD555" w14:textId="77777777" w:rsidR="00F939FE" w:rsidRPr="00971802" w:rsidRDefault="008934D7" w:rsidP="00F939FE">
      <w:r>
        <w:t xml:space="preserve">                                     </w:t>
      </w:r>
      <w:r w:rsidR="00F939FE">
        <w:t>#</w:t>
      </w:r>
      <w:proofErr w:type="spellStart"/>
      <w:r w:rsidR="00C55887">
        <w:t>ba</w:t>
      </w:r>
      <w:proofErr w:type="spellEnd"/>
    </w:p>
    <w:p w14:paraId="0893F865" w14:textId="77777777" w:rsidR="00154FD1" w:rsidRDefault="00154FD1" w:rsidP="00F939FE">
      <w:r w:rsidRPr="00154FD1">
        <w:lastRenderedPageBreak/>
        <w:t>#</w:t>
      </w:r>
      <w:r w:rsidR="008E0469">
        <w:t>bi</w:t>
      </w:r>
      <w:r w:rsidRPr="00154FD1">
        <w:t xml:space="preserve"> ,? graph %[s ! am.t ( </w:t>
      </w:r>
      <w:proofErr w:type="spellStart"/>
      <w:r w:rsidRPr="00154FD1">
        <w:t>m"oy</w:t>
      </w:r>
      <w:proofErr w:type="spellEnd"/>
      <w:r w:rsidRPr="00154FD1">
        <w:t xml:space="preserve"> </w:t>
      </w:r>
      <w:r>
        <w:t xml:space="preserve">     </w:t>
      </w:r>
      <w:r w:rsidR="008E0469">
        <w:t xml:space="preserve"> </w:t>
      </w:r>
      <w:r>
        <w:t>#</w:t>
      </w:r>
      <w:r w:rsidR="008E0469">
        <w:t>ah</w:t>
      </w:r>
    </w:p>
    <w:p w14:paraId="2FACFE5A" w14:textId="77777777" w:rsidR="00F939FE" w:rsidRDefault="00154FD1" w:rsidP="00F939FE">
      <w:r>
        <w:t xml:space="preserve">    </w:t>
      </w:r>
      <w:r w:rsidRPr="00154FD1">
        <w:t xml:space="preserve">,h5ry e&gt;ns m[+ lawns4 </w:t>
      </w:r>
      <w:r w:rsidR="00F939FE">
        <w:t xml:space="preserve">                                  </w:t>
      </w:r>
    </w:p>
    <w:p w14:paraId="1AA69D5C" w14:textId="77777777" w:rsidR="00F939FE" w:rsidRDefault="00F939FE" w:rsidP="00F939FE"/>
    <w:p w14:paraId="04EFA406" w14:textId="77777777" w:rsidR="00F939FE" w:rsidRDefault="006E3E68" w:rsidP="00F939FE">
      <w:r>
        <w:rPr>
          <w:rFonts w:asciiTheme="minorHAnsi" w:eastAsiaTheme="minorEastAsia" w:hAnsiTheme="minorHAnsi" w:cstheme="minorBidi"/>
          <w:noProof/>
          <w:sz w:val="22"/>
          <w:szCs w:val="22"/>
        </w:rPr>
        <w:object w:dxaOrig="1440" w:dyaOrig="1440" w14:anchorId="783B78CB">
          <v:shape id="_x0000_s1057" type="#_x0000_t75" style="position:absolute;margin-left:0;margin-top:2.1pt;width:471.1pt;height:458pt;z-index:-251602944;mso-position-horizontal-relative:text;mso-position-vertical-relative:text">
            <v:imagedata r:id="rId36" o:title=""/>
          </v:shape>
          <o:OLEObject Type="Embed" ProgID="CorelDraw.Graphic.18" ShapeID="_x0000_s1057" DrawAspect="Content" ObjectID="_1834746563" r:id="rId37"/>
        </w:object>
      </w:r>
    </w:p>
    <w:p w14:paraId="7874263C" w14:textId="77777777" w:rsidR="00F939FE" w:rsidRDefault="00F939FE" w:rsidP="00F939FE"/>
    <w:p w14:paraId="1AEBC482" w14:textId="77777777" w:rsidR="00F939FE" w:rsidRDefault="00F939FE" w:rsidP="00F939FE"/>
    <w:p w14:paraId="61DE7AAD" w14:textId="77777777" w:rsidR="00F939FE" w:rsidRDefault="00F939FE" w:rsidP="00F939FE"/>
    <w:p w14:paraId="2F153BAE" w14:textId="77777777" w:rsidR="00F939FE" w:rsidRDefault="00F939FE" w:rsidP="00F939FE"/>
    <w:p w14:paraId="5C9F4D36" w14:textId="77777777" w:rsidR="00F939FE" w:rsidRDefault="00F939FE" w:rsidP="00F939FE"/>
    <w:p w14:paraId="66620A00" w14:textId="77777777" w:rsidR="00F939FE" w:rsidRDefault="00F939FE" w:rsidP="00F939FE"/>
    <w:p w14:paraId="5A2685BA" w14:textId="77777777" w:rsidR="00F939FE" w:rsidRDefault="00F939FE" w:rsidP="00F939FE"/>
    <w:p w14:paraId="12E527B6" w14:textId="77777777" w:rsidR="00F939FE" w:rsidRDefault="00F939FE" w:rsidP="00F939FE"/>
    <w:p w14:paraId="7C311D3F" w14:textId="77777777" w:rsidR="00F939FE" w:rsidRDefault="00F939FE" w:rsidP="00F939FE"/>
    <w:p w14:paraId="033BF992" w14:textId="77777777" w:rsidR="00F939FE" w:rsidRDefault="00F939FE" w:rsidP="00F939FE"/>
    <w:p w14:paraId="2EE1F6EF" w14:textId="77777777" w:rsidR="00F939FE" w:rsidRDefault="00F939FE" w:rsidP="00F939FE"/>
    <w:p w14:paraId="2DCAFEB4" w14:textId="77777777" w:rsidR="00F939FE" w:rsidRDefault="00F939FE" w:rsidP="00F939FE"/>
    <w:p w14:paraId="5F99FBA2" w14:textId="77777777" w:rsidR="00F939FE" w:rsidRDefault="00F939FE" w:rsidP="00F939FE"/>
    <w:p w14:paraId="31575131" w14:textId="77777777" w:rsidR="00F939FE" w:rsidRDefault="00F939FE" w:rsidP="00F939FE"/>
    <w:p w14:paraId="7DD28862" w14:textId="77777777" w:rsidR="00F939FE" w:rsidRDefault="00F939FE" w:rsidP="00F939FE"/>
    <w:p w14:paraId="10C711AA" w14:textId="77777777" w:rsidR="00F939FE" w:rsidRDefault="00F939FE" w:rsidP="00F939FE"/>
    <w:p w14:paraId="3FFD5630" w14:textId="77777777" w:rsidR="00631DC3" w:rsidRDefault="00631DC3" w:rsidP="00631DC3">
      <w:r>
        <w:t xml:space="preserve">    </w:t>
      </w:r>
      <w:r w:rsidRPr="00631DC3">
        <w:t xml:space="preserve">,: </w:t>
      </w:r>
      <w:proofErr w:type="spellStart"/>
      <w:r w:rsidRPr="00631DC3">
        <w:t>equa;n</w:t>
      </w:r>
      <w:proofErr w:type="spellEnd"/>
      <w:r w:rsidRPr="00631DC3">
        <w:t xml:space="preserve"> .1be/ repres5ts ! graph8</w:t>
      </w:r>
    </w:p>
    <w:p w14:paraId="74E04873" w14:textId="77777777" w:rsidR="00631DC3" w:rsidRDefault="00631DC3" w:rsidP="00F939FE">
      <w:r>
        <w:t xml:space="preserve">  </w:t>
      </w:r>
      <w:r w:rsidRPr="00631DC3">
        <w:t>,a ;y "7 #</w:t>
      </w:r>
      <w:proofErr w:type="spellStart"/>
      <w:r w:rsidRPr="00631DC3">
        <w:t>bjx</w:t>
      </w:r>
      <w:proofErr w:type="spellEnd"/>
    </w:p>
    <w:p w14:paraId="5B485BE3" w14:textId="77777777" w:rsidR="00631DC3" w:rsidRDefault="00631DC3" w:rsidP="00F939FE">
      <w:r>
        <w:t xml:space="preserve"> </w:t>
      </w:r>
      <w:r w:rsidRPr="00631DC3">
        <w:t xml:space="preserve"> ;,b ;x "7 #</w:t>
      </w:r>
      <w:proofErr w:type="spellStart"/>
      <w:r w:rsidRPr="00631DC3">
        <w:t>bjy</w:t>
      </w:r>
      <w:proofErr w:type="spellEnd"/>
    </w:p>
    <w:p w14:paraId="01F9F3E7" w14:textId="77777777" w:rsidR="00631DC3" w:rsidRDefault="00631DC3" w:rsidP="00F939FE">
      <w:r>
        <w:t xml:space="preserve"> </w:t>
      </w:r>
      <w:r w:rsidRPr="00631DC3">
        <w:t xml:space="preserve"> ;,c ;y "7 #</w:t>
      </w:r>
      <w:proofErr w:type="spellStart"/>
      <w:r w:rsidRPr="00631DC3">
        <w:t>ajx</w:t>
      </w:r>
      <w:proofErr w:type="spellEnd"/>
    </w:p>
    <w:p w14:paraId="6D0E8FA0" w14:textId="77777777" w:rsidR="00F939FE" w:rsidRPr="00971802" w:rsidRDefault="00631DC3" w:rsidP="00F939FE">
      <w:r>
        <w:t xml:space="preserve"> </w:t>
      </w:r>
      <w:r w:rsidRPr="00631DC3">
        <w:t xml:space="preserve"> ;,d ;x "7 #</w:t>
      </w:r>
      <w:proofErr w:type="spellStart"/>
      <w:r w:rsidRPr="00631DC3">
        <w:t>ajy</w:t>
      </w:r>
      <w:proofErr w:type="spellEnd"/>
      <w:r w:rsidR="00826CC3">
        <w:t xml:space="preserve">   </w:t>
      </w:r>
      <w:r w:rsidR="00F939FE">
        <w:t xml:space="preserve"> </w:t>
      </w:r>
      <w:r w:rsidR="00826CC3">
        <w:t xml:space="preserve">                 </w:t>
      </w:r>
      <w:r w:rsidR="00F939FE">
        <w:t>#</w:t>
      </w:r>
      <w:r w:rsidR="009E509E">
        <w:t>bd</w:t>
      </w:r>
    </w:p>
    <w:p w14:paraId="62A8DB7F" w14:textId="15822B1F" w:rsidR="007A2C44" w:rsidRDefault="007A2C44" w:rsidP="00F939FE">
      <w:r w:rsidRPr="007A2C44">
        <w:lastRenderedPageBreak/>
        <w:t>#</w:t>
      </w:r>
      <w:proofErr w:type="spellStart"/>
      <w:r w:rsidR="008E0469">
        <w:t>cb</w:t>
      </w:r>
      <w:proofErr w:type="spellEnd"/>
      <w:r w:rsidRPr="007A2C44">
        <w:t xml:space="preserve"> ,? dot plot %[s ! numb] ( </w:t>
      </w:r>
      <w:r w:rsidR="00F16B06" w:rsidRPr="007A2C44">
        <w:t>h\</w:t>
      </w:r>
      <w:proofErr w:type="spellStart"/>
      <w:r w:rsidR="00F16B06" w:rsidRPr="007A2C44">
        <w:t>rs</w:t>
      </w:r>
      <w:proofErr w:type="spellEnd"/>
      <w:r w:rsidR="00F16B06">
        <w:t xml:space="preserve">   </w:t>
      </w:r>
      <w:r>
        <w:t>#</w:t>
      </w:r>
      <w:proofErr w:type="spellStart"/>
      <w:r w:rsidR="008934D7">
        <w:t>bj</w:t>
      </w:r>
      <w:proofErr w:type="spellEnd"/>
    </w:p>
    <w:p w14:paraId="02F976F9" w14:textId="05CA5A68" w:rsidR="007A2C44" w:rsidRDefault="007A2C44" w:rsidP="00F939FE">
      <w:r>
        <w:t xml:space="preserve">    </w:t>
      </w:r>
      <w:r w:rsidRPr="007A2C44">
        <w:t xml:space="preserve">"w$ ye/]"d by </w:t>
      </w:r>
      <w:proofErr w:type="spellStart"/>
      <w:r w:rsidRPr="007A2C44">
        <w:t>ea</w:t>
      </w:r>
      <w:proofErr w:type="spellEnd"/>
      <w:r w:rsidRPr="007A2C44">
        <w:t xml:space="preserve">* employee at a </w:t>
      </w:r>
    </w:p>
    <w:p w14:paraId="3755EE26" w14:textId="77777777" w:rsidR="00F939FE" w:rsidRDefault="007A2C44" w:rsidP="00F939FE">
      <w:r>
        <w:t xml:space="preserve">    </w:t>
      </w:r>
      <w:r w:rsidRPr="007A2C44">
        <w:t>company4</w:t>
      </w:r>
      <w:r w:rsidR="00F939FE">
        <w:t xml:space="preserve">                                   </w:t>
      </w:r>
      <w:r>
        <w:t xml:space="preserve"> </w:t>
      </w:r>
    </w:p>
    <w:p w14:paraId="769DEA6A" w14:textId="77777777" w:rsidR="00F939FE" w:rsidRDefault="00F939FE" w:rsidP="00F939FE"/>
    <w:p w14:paraId="2336E7B6" w14:textId="77777777" w:rsidR="00F939FE" w:rsidRDefault="00EA7FD5" w:rsidP="00F939FE">
      <w:r>
        <w:t xml:space="preserve">               </w:t>
      </w:r>
      <w:r w:rsidRPr="00EA7FD5">
        <w:t>,h\</w:t>
      </w:r>
      <w:proofErr w:type="spellStart"/>
      <w:r w:rsidRPr="00EA7FD5">
        <w:t>rs</w:t>
      </w:r>
      <w:proofErr w:type="spellEnd"/>
      <w:r w:rsidRPr="00EA7FD5">
        <w:t xml:space="preserve"> ,"w$</w:t>
      </w:r>
    </w:p>
    <w:p w14:paraId="0C63E6B2" w14:textId="77777777" w:rsidR="00F939FE" w:rsidRDefault="006E3E68" w:rsidP="00F939FE">
      <w:r>
        <w:rPr>
          <w:rFonts w:asciiTheme="minorHAnsi" w:eastAsiaTheme="minorEastAsia" w:hAnsiTheme="minorHAnsi" w:cstheme="minorBidi"/>
          <w:noProof/>
          <w:sz w:val="22"/>
          <w:szCs w:val="22"/>
        </w:rPr>
        <w:object w:dxaOrig="1440" w:dyaOrig="1440" w14:anchorId="1C95EBF9">
          <v:shape id="_x0000_s1058" type="#_x0000_t75" style="position:absolute;margin-left:5pt;margin-top:24.85pt;width:630.05pt;height:236.85pt;z-index:-251600896;mso-position-horizontal-relative:text;mso-position-vertical-relative:text">
            <v:imagedata r:id="rId38" o:title=""/>
          </v:shape>
          <o:OLEObject Type="Embed" ProgID="CorelDraw.Graphic.18" ShapeID="_x0000_s1058" DrawAspect="Content" ObjectID="_1834746564" r:id="rId39"/>
        </w:object>
      </w:r>
    </w:p>
    <w:p w14:paraId="6F95E944" w14:textId="77777777" w:rsidR="00F939FE" w:rsidRDefault="00F939FE" w:rsidP="00F939FE"/>
    <w:p w14:paraId="6522D527" w14:textId="77777777" w:rsidR="00F939FE" w:rsidRDefault="00F939FE" w:rsidP="00F939FE"/>
    <w:p w14:paraId="04583853" w14:textId="77777777" w:rsidR="00F939FE" w:rsidRDefault="00F939FE" w:rsidP="00F939FE"/>
    <w:p w14:paraId="477584FE" w14:textId="77777777" w:rsidR="00F939FE" w:rsidRDefault="00F939FE" w:rsidP="00F939FE"/>
    <w:p w14:paraId="027BF100" w14:textId="77777777" w:rsidR="00F939FE" w:rsidRDefault="00F939FE" w:rsidP="00F939FE"/>
    <w:p w14:paraId="67D92F9D" w14:textId="77777777" w:rsidR="00F939FE" w:rsidRDefault="00F939FE" w:rsidP="00F939FE"/>
    <w:p w14:paraId="12049719" w14:textId="77777777" w:rsidR="00F939FE" w:rsidRDefault="00F939FE" w:rsidP="00F939FE"/>
    <w:p w14:paraId="55254444" w14:textId="77777777" w:rsidR="00F939FE" w:rsidRDefault="00F939FE" w:rsidP="00F939FE"/>
    <w:p w14:paraId="11B8C8A9" w14:textId="77777777" w:rsidR="00F939FE" w:rsidRDefault="00F939FE" w:rsidP="00F939FE"/>
    <w:p w14:paraId="78F6BAB5" w14:textId="77777777" w:rsidR="00BC0910" w:rsidRDefault="00EA7FD5" w:rsidP="00F939FE">
      <w:r>
        <w:t xml:space="preserve">    </w:t>
      </w:r>
      <w:r w:rsidRPr="00EA7FD5">
        <w:t>,employees &gt;e pd @</w:t>
      </w:r>
      <w:proofErr w:type="spellStart"/>
      <w:r w:rsidRPr="00EA7FD5">
        <w:t>s#ae</w:t>
      </w:r>
      <w:proofErr w:type="spellEnd"/>
      <w:r w:rsidRPr="00EA7FD5">
        <w:t xml:space="preserve"> p] h\r4 ,h[</w:t>
      </w:r>
    </w:p>
    <w:p w14:paraId="2C659E40" w14:textId="77777777" w:rsidR="00706A47" w:rsidRDefault="00BC0910" w:rsidP="00F939FE">
      <w:r>
        <w:t xml:space="preserve">    </w:t>
      </w:r>
      <w:r w:rsidR="00EA7FD5" w:rsidRPr="00EA7FD5">
        <w:t>_m employees 7 pd m ?an @</w:t>
      </w:r>
      <w:proofErr w:type="spellStart"/>
      <w:r w:rsidR="00EA7FD5" w:rsidRPr="00EA7FD5">
        <w:t>s#ij</w:t>
      </w:r>
      <w:proofErr w:type="spellEnd"/>
      <w:r w:rsidR="00EA7FD5" w:rsidRPr="00EA7FD5">
        <w:t xml:space="preserve"> </w:t>
      </w:r>
      <w:r w:rsidR="00706A47">
        <w:t xml:space="preserve"> </w:t>
      </w:r>
    </w:p>
    <w:p w14:paraId="5174D7B0" w14:textId="77777777" w:rsidR="00F939FE" w:rsidRPr="00537E04" w:rsidRDefault="00706A47" w:rsidP="00F939FE">
      <w:pPr>
        <w:rPr>
          <w:lang w:val="es-ES"/>
        </w:rPr>
      </w:pPr>
      <w:r>
        <w:t xml:space="preserve">    </w:t>
      </w:r>
      <w:r w:rsidR="00EA7FD5" w:rsidRPr="00537E04">
        <w:rPr>
          <w:lang w:val="es-ES"/>
        </w:rPr>
        <w:t>ye/]"d8</w:t>
      </w:r>
    </w:p>
    <w:p w14:paraId="0A835DFF" w14:textId="77777777" w:rsidR="00EA7FD5" w:rsidRPr="00537E04" w:rsidRDefault="00EA7FD5" w:rsidP="00F939FE">
      <w:pPr>
        <w:rPr>
          <w:lang w:val="es-ES"/>
        </w:rPr>
      </w:pPr>
      <w:r w:rsidRPr="00537E04">
        <w:rPr>
          <w:lang w:val="es-ES"/>
        </w:rPr>
        <w:t xml:space="preserve">  ,a #b</w:t>
      </w:r>
    </w:p>
    <w:p w14:paraId="6CB9B80E" w14:textId="77777777" w:rsidR="00EA7FD5" w:rsidRPr="00537E04" w:rsidRDefault="00EA7FD5" w:rsidP="00F939FE">
      <w:pPr>
        <w:rPr>
          <w:lang w:val="es-ES"/>
        </w:rPr>
      </w:pPr>
      <w:r w:rsidRPr="00537E04">
        <w:rPr>
          <w:lang w:val="es-ES"/>
        </w:rPr>
        <w:t xml:space="preserve">  ;,b #g</w:t>
      </w:r>
    </w:p>
    <w:p w14:paraId="2BD6E8AC" w14:textId="77777777" w:rsidR="00EA7FD5" w:rsidRPr="00537E04" w:rsidRDefault="00EA7FD5" w:rsidP="00F939FE">
      <w:pPr>
        <w:rPr>
          <w:lang w:val="es-ES"/>
        </w:rPr>
      </w:pPr>
      <w:r w:rsidRPr="00537E04">
        <w:rPr>
          <w:lang w:val="es-ES"/>
        </w:rPr>
        <w:t xml:space="preserve">  ;,c #aa</w:t>
      </w:r>
    </w:p>
    <w:p w14:paraId="6EA8E46D" w14:textId="77777777" w:rsidR="00F939FE" w:rsidRPr="00537E04" w:rsidRDefault="00EA7FD5" w:rsidP="00F939FE">
      <w:pPr>
        <w:rPr>
          <w:lang w:val="es-ES"/>
        </w:rPr>
      </w:pPr>
      <w:r w:rsidRPr="00537E04">
        <w:rPr>
          <w:lang w:val="es-ES"/>
        </w:rPr>
        <w:t xml:space="preserve">  ;,d #ae</w:t>
      </w:r>
    </w:p>
    <w:p w14:paraId="6050108C" w14:textId="77777777" w:rsidR="00F939FE" w:rsidRPr="00537E04" w:rsidRDefault="00F939FE" w:rsidP="00F939FE">
      <w:pPr>
        <w:rPr>
          <w:lang w:val="es-ES"/>
        </w:rPr>
      </w:pPr>
    </w:p>
    <w:p w14:paraId="7A97BAE0" w14:textId="77777777" w:rsidR="00F939FE" w:rsidRPr="00537E04" w:rsidRDefault="00F939FE" w:rsidP="00F939FE">
      <w:pPr>
        <w:rPr>
          <w:lang w:val="es-ES"/>
        </w:rPr>
      </w:pPr>
    </w:p>
    <w:p w14:paraId="29E9126C" w14:textId="77777777" w:rsidR="00F939FE" w:rsidRPr="00537E04" w:rsidRDefault="00F939FE" w:rsidP="00F939FE">
      <w:pPr>
        <w:rPr>
          <w:lang w:val="es-ES"/>
        </w:rPr>
      </w:pPr>
      <w:r w:rsidRPr="00537E04">
        <w:rPr>
          <w:lang w:val="es-ES"/>
        </w:rPr>
        <w:t xml:space="preserve">   </w:t>
      </w:r>
      <w:r w:rsidR="00EA7FD5" w:rsidRPr="00537E04">
        <w:rPr>
          <w:lang w:val="es-ES"/>
        </w:rPr>
        <w:t xml:space="preserve">                                  </w:t>
      </w:r>
      <w:r w:rsidRPr="00537E04">
        <w:rPr>
          <w:lang w:val="es-ES"/>
        </w:rPr>
        <w:t>#</w:t>
      </w:r>
      <w:proofErr w:type="spellStart"/>
      <w:r w:rsidR="009E509E">
        <w:rPr>
          <w:lang w:val="es-ES"/>
        </w:rPr>
        <w:t>bf</w:t>
      </w:r>
      <w:proofErr w:type="spellEnd"/>
    </w:p>
    <w:p w14:paraId="6D747433" w14:textId="241CBB80" w:rsidR="00BC4EDF" w:rsidRDefault="00BC4EDF" w:rsidP="00F939FE">
      <w:r w:rsidRPr="00BC4EDF">
        <w:lastRenderedPageBreak/>
        <w:t>#</w:t>
      </w:r>
      <w:proofErr w:type="spellStart"/>
      <w:r w:rsidR="00C359DC">
        <w:t>ce</w:t>
      </w:r>
      <w:proofErr w:type="spellEnd"/>
      <w:r w:rsidRPr="00BC4EDF">
        <w:t xml:space="preserve"> ,! net ( a "r </w:t>
      </w:r>
      <w:proofErr w:type="spellStart"/>
      <w:r w:rsidRPr="00BC4EDF">
        <w:t>rectangul</w:t>
      </w:r>
      <w:proofErr w:type="spellEnd"/>
      <w:r w:rsidRPr="00BC4EDF">
        <w:t xml:space="preserve">&gt; </w:t>
      </w:r>
      <w:r w:rsidR="00F16B06" w:rsidRPr="00BC4EDF">
        <w:t>prism</w:t>
      </w:r>
      <w:r w:rsidR="00F16B06">
        <w:t xml:space="preserve">  </w:t>
      </w:r>
      <w:r w:rsidR="00335528">
        <w:t xml:space="preserve"> </w:t>
      </w:r>
      <w:r>
        <w:t>#b</w:t>
      </w:r>
      <w:r w:rsidR="00335528">
        <w:t>b</w:t>
      </w:r>
    </w:p>
    <w:p w14:paraId="279AC6DC" w14:textId="0A7B9379" w:rsidR="00F939FE" w:rsidRDefault="00BC4EDF" w:rsidP="00F939FE">
      <w:r>
        <w:t xml:space="preserve">    </w:t>
      </w:r>
      <w:r w:rsidRPr="00BC4EDF">
        <w:t>is %[n4</w:t>
      </w:r>
      <w:r w:rsidR="00F939FE">
        <w:t xml:space="preserve">                                   </w:t>
      </w:r>
      <w:r w:rsidR="00D41D9A">
        <w:t xml:space="preserve"> </w:t>
      </w:r>
    </w:p>
    <w:p w14:paraId="77CBA2FC" w14:textId="77777777" w:rsidR="00F939FE" w:rsidRDefault="006E3E68" w:rsidP="00F939FE">
      <w:r>
        <w:rPr>
          <w:rFonts w:asciiTheme="minorHAnsi" w:eastAsiaTheme="minorEastAsia" w:hAnsiTheme="minorHAnsi" w:cstheme="minorBidi"/>
          <w:noProof/>
          <w:sz w:val="22"/>
          <w:szCs w:val="22"/>
        </w:rPr>
        <w:object w:dxaOrig="1440" w:dyaOrig="1440" w14:anchorId="3E8A7C69">
          <v:shape id="_x0000_s1059" type="#_x0000_t75" style="position:absolute;margin-left:33.15pt;margin-top:23.8pt;width:557.4pt;height:240.35pt;z-index:-251598848;mso-position-horizontal-relative:text;mso-position-vertical-relative:text">
            <v:imagedata r:id="rId40" o:title=""/>
          </v:shape>
          <o:OLEObject Type="Embed" ProgID="CorelDraw.Graphic.18" ShapeID="_x0000_s1059" DrawAspect="Content" ObjectID="_1834746565" r:id="rId41"/>
        </w:object>
      </w:r>
    </w:p>
    <w:p w14:paraId="5A389F2C" w14:textId="77777777" w:rsidR="00F939FE" w:rsidRDefault="00F939FE" w:rsidP="00F939FE"/>
    <w:p w14:paraId="493F3E1D" w14:textId="77777777" w:rsidR="00F939FE" w:rsidRDefault="00F939FE" w:rsidP="00F939FE"/>
    <w:p w14:paraId="1A3EC44A" w14:textId="77777777" w:rsidR="00F939FE" w:rsidRDefault="00F939FE" w:rsidP="00F939FE"/>
    <w:p w14:paraId="74FD17FB" w14:textId="77777777" w:rsidR="00F939FE" w:rsidRDefault="00F939FE" w:rsidP="00F939FE"/>
    <w:p w14:paraId="2C8DF4DE" w14:textId="77777777" w:rsidR="00F939FE" w:rsidRDefault="00F939FE" w:rsidP="00F939FE"/>
    <w:p w14:paraId="5CF7A5B7" w14:textId="77777777" w:rsidR="00F939FE" w:rsidRDefault="00F939FE" w:rsidP="00F939FE"/>
    <w:p w14:paraId="239D38BF" w14:textId="77777777" w:rsidR="00F939FE" w:rsidRDefault="00F939FE" w:rsidP="00F939FE"/>
    <w:p w14:paraId="6196B401" w14:textId="77777777" w:rsidR="00F939FE" w:rsidRDefault="00F939FE" w:rsidP="00F939FE"/>
    <w:p w14:paraId="6D84622D" w14:textId="77777777" w:rsidR="00F939FE" w:rsidRDefault="00F939FE" w:rsidP="00F939FE"/>
    <w:p w14:paraId="0AB7540F" w14:textId="77777777" w:rsidR="00F939FE" w:rsidRDefault="009763ED" w:rsidP="00F939FE">
      <w:r>
        <w:t xml:space="preserve">    </w:t>
      </w:r>
      <w:r w:rsidRPr="009763ED">
        <w:t>,:at is ! surface &gt;</w:t>
      </w:r>
      <w:proofErr w:type="spellStart"/>
      <w:r w:rsidRPr="009763ED">
        <w:t>ea</w:t>
      </w:r>
      <w:proofErr w:type="spellEnd"/>
      <w:r w:rsidRPr="009763ED">
        <w:t xml:space="preserve"> ( ! prism8</w:t>
      </w:r>
    </w:p>
    <w:p w14:paraId="362072BB" w14:textId="77777777" w:rsidR="009763ED" w:rsidRDefault="009763ED" w:rsidP="00F939FE">
      <w:r>
        <w:t xml:space="preserve">  </w:t>
      </w:r>
      <w:r w:rsidRPr="009763ED">
        <w:t>,a #</w:t>
      </w:r>
      <w:proofErr w:type="spellStart"/>
      <w:r w:rsidRPr="009763ED">
        <w:t>cb</w:t>
      </w:r>
      <w:proofErr w:type="spellEnd"/>
      <w:r w:rsidRPr="009763ED">
        <w:t xml:space="preserve"> m;9#b</w:t>
      </w:r>
    </w:p>
    <w:p w14:paraId="15DE3B04" w14:textId="77777777" w:rsidR="009763ED" w:rsidRDefault="009763ED" w:rsidP="00F939FE">
      <w:r>
        <w:t xml:space="preserve"> </w:t>
      </w:r>
      <w:r w:rsidRPr="009763ED">
        <w:t xml:space="preserve"> ;,b #</w:t>
      </w:r>
      <w:proofErr w:type="spellStart"/>
      <w:r w:rsidRPr="009763ED">
        <w:t>cf</w:t>
      </w:r>
      <w:proofErr w:type="spellEnd"/>
      <w:r w:rsidRPr="009763ED">
        <w:t xml:space="preserve"> m;9#b</w:t>
      </w:r>
    </w:p>
    <w:p w14:paraId="098ABC15" w14:textId="77777777" w:rsidR="009763ED" w:rsidRDefault="009763ED" w:rsidP="00F939FE">
      <w:r>
        <w:t xml:space="preserve"> </w:t>
      </w:r>
      <w:r w:rsidRPr="009763ED">
        <w:t xml:space="preserve"> ;,c #</w:t>
      </w:r>
      <w:proofErr w:type="spellStart"/>
      <w:r w:rsidRPr="009763ED">
        <w:t>dj</w:t>
      </w:r>
      <w:proofErr w:type="spellEnd"/>
      <w:r w:rsidRPr="009763ED">
        <w:t xml:space="preserve"> m;9#b</w:t>
      </w:r>
    </w:p>
    <w:p w14:paraId="2A5E2AE0" w14:textId="77777777" w:rsidR="00F939FE" w:rsidRDefault="009763ED" w:rsidP="00F939FE">
      <w:r>
        <w:t xml:space="preserve"> </w:t>
      </w:r>
      <w:r w:rsidRPr="009763ED">
        <w:t xml:space="preserve"> ;,d #dh m;9#b</w:t>
      </w:r>
    </w:p>
    <w:p w14:paraId="799FA485" w14:textId="77777777" w:rsidR="00EF555C" w:rsidRDefault="00EF555C" w:rsidP="00F939FE">
      <w:r w:rsidRPr="00EF555C">
        <w:t>#</w:t>
      </w:r>
      <w:proofErr w:type="spellStart"/>
      <w:r w:rsidR="00C359DC">
        <w:t>cf</w:t>
      </w:r>
      <w:proofErr w:type="spellEnd"/>
      <w:r w:rsidRPr="00EF555C">
        <w:t xml:space="preserve"> ,</w:t>
      </w:r>
      <w:proofErr w:type="spellStart"/>
      <w:r w:rsidRPr="00EF555C">
        <w:t>a%ley</w:t>
      </w:r>
      <w:proofErr w:type="spellEnd"/>
      <w:r w:rsidRPr="00EF555C">
        <w:t xml:space="preserve"> made #</w:t>
      </w:r>
      <w:proofErr w:type="spellStart"/>
      <w:r w:rsidRPr="00EF555C">
        <w:t>hh</w:t>
      </w:r>
      <w:proofErr w:type="spellEnd"/>
      <w:r w:rsidRPr="00EF555C">
        <w:t xml:space="preserve"> \ ( #</w:t>
      </w:r>
      <w:proofErr w:type="spellStart"/>
      <w:r w:rsidRPr="00EF555C">
        <w:t>aaf</w:t>
      </w:r>
      <w:proofErr w:type="spellEnd"/>
      <w:r w:rsidRPr="00EF555C">
        <w:t xml:space="preserve"> %</w:t>
      </w:r>
      <w:proofErr w:type="spellStart"/>
      <w:r w:rsidRPr="00EF555C">
        <w:t>ots</w:t>
      </w:r>
      <w:proofErr w:type="spellEnd"/>
      <w:r w:rsidRPr="00EF555C">
        <w:t xml:space="preserve"> dur+ ! </w:t>
      </w:r>
    </w:p>
    <w:p w14:paraId="7C7777A7" w14:textId="77777777" w:rsidR="00EF555C" w:rsidRDefault="00EF555C" w:rsidP="00F939FE">
      <w:r>
        <w:t xml:space="preserve">    </w:t>
      </w:r>
      <w:r w:rsidRPr="00EF555C">
        <w:t xml:space="preserve">basketball s1son4 .1,approximately </w:t>
      </w:r>
    </w:p>
    <w:p w14:paraId="0E362CE5" w14:textId="77777777" w:rsidR="00F939FE" w:rsidRDefault="00EF555C" w:rsidP="00F939FE">
      <w:r>
        <w:t xml:space="preserve">    </w:t>
      </w:r>
      <w:r w:rsidRPr="00EF555C">
        <w:t>:at p]c5t ( %</w:t>
      </w:r>
      <w:proofErr w:type="spellStart"/>
      <w:r w:rsidRPr="00EF555C">
        <w:t>ots</w:t>
      </w:r>
      <w:proofErr w:type="spellEnd"/>
      <w:r w:rsidRPr="00EF555C">
        <w:t xml:space="preserve"> did %e make8</w:t>
      </w:r>
    </w:p>
    <w:p w14:paraId="4F64FDF8" w14:textId="77777777" w:rsidR="00EF555C" w:rsidRDefault="00EF555C" w:rsidP="00F939FE">
      <w:r>
        <w:t xml:space="preserve">  </w:t>
      </w:r>
      <w:r w:rsidRPr="00EF555C">
        <w:t>,a #gj.0</w:t>
      </w:r>
    </w:p>
    <w:p w14:paraId="706FF672" w14:textId="77777777" w:rsidR="00EF555C" w:rsidRDefault="00EF555C" w:rsidP="00F939FE">
      <w:r w:rsidRPr="00EF555C">
        <w:t xml:space="preserve">  ;,b #gf.0</w:t>
      </w:r>
    </w:p>
    <w:p w14:paraId="124E6E13" w14:textId="77777777" w:rsidR="00EF555C" w:rsidRDefault="00EF555C" w:rsidP="00F939FE">
      <w:r w:rsidRPr="00EF555C">
        <w:t xml:space="preserve">  ;,c #hb.0</w:t>
      </w:r>
    </w:p>
    <w:p w14:paraId="65E18FB7" w14:textId="77777777" w:rsidR="00C359DC" w:rsidRDefault="00EF555C" w:rsidP="00F939FE">
      <w:r w:rsidRPr="00EF555C">
        <w:t xml:space="preserve">  ;,d #hh.0</w:t>
      </w:r>
    </w:p>
    <w:p w14:paraId="19533DE5" w14:textId="77777777" w:rsidR="00F939FE" w:rsidRPr="00971802" w:rsidRDefault="00EF555C" w:rsidP="00F939FE">
      <w:r>
        <w:t xml:space="preserve">                         </w:t>
      </w:r>
      <w:r w:rsidR="00C359DC">
        <w:t xml:space="preserve">           </w:t>
      </w:r>
      <w:r w:rsidR="00F939FE">
        <w:t xml:space="preserve"> #</w:t>
      </w:r>
      <w:r w:rsidR="009E509E">
        <w:t>bi</w:t>
      </w:r>
    </w:p>
    <w:p w14:paraId="297A2893" w14:textId="77777777" w:rsidR="005E423D" w:rsidRDefault="005E423D" w:rsidP="00F939FE">
      <w:r w:rsidRPr="005E423D">
        <w:lastRenderedPageBreak/>
        <w:t>#</w:t>
      </w:r>
      <w:proofErr w:type="spellStart"/>
      <w:r w:rsidR="00C55887">
        <w:t>d</w:t>
      </w:r>
      <w:r w:rsidRPr="005E423D">
        <w:t>b</w:t>
      </w:r>
      <w:proofErr w:type="spellEnd"/>
      <w:r w:rsidRPr="005E423D">
        <w:t xml:space="preserve"> ,a net = a ?ree-dim5.nal </w:t>
      </w:r>
      <w:r>
        <w:t xml:space="preserve">        #</w:t>
      </w:r>
      <w:r w:rsidR="001D0BFE">
        <w:t>bf</w:t>
      </w:r>
    </w:p>
    <w:p w14:paraId="4E735396" w14:textId="77777777" w:rsidR="005E423D" w:rsidRDefault="005E423D" w:rsidP="00F939FE">
      <w:r>
        <w:t xml:space="preserve">    </w:t>
      </w:r>
      <w:r w:rsidRPr="005E423D">
        <w:t xml:space="preserve">figure is %[n4 ,! net is compos$ ( </w:t>
      </w:r>
    </w:p>
    <w:p w14:paraId="395A8692" w14:textId="77777777" w:rsidR="00F939FE" w:rsidRDefault="005E423D" w:rsidP="00F939FE">
      <w:r>
        <w:t xml:space="preserve">    </w:t>
      </w:r>
      <w:r w:rsidRPr="005E423D">
        <w:t xml:space="preserve">#d 3gru5t </w:t>
      </w:r>
      <w:proofErr w:type="spellStart"/>
      <w:r w:rsidRPr="005E423D">
        <w:t>equilat</w:t>
      </w:r>
      <w:proofErr w:type="spellEnd"/>
      <w:r w:rsidRPr="005E423D">
        <w:t>]al triangles4</w:t>
      </w:r>
      <w:r w:rsidR="00F939FE">
        <w:t xml:space="preserve">                                   </w:t>
      </w:r>
      <w:r>
        <w:t xml:space="preserve">  </w:t>
      </w:r>
    </w:p>
    <w:p w14:paraId="60E96A26" w14:textId="77777777" w:rsidR="00F939FE" w:rsidRDefault="006E3E68" w:rsidP="00F939FE">
      <w:r>
        <w:rPr>
          <w:rFonts w:asciiTheme="minorHAnsi" w:eastAsiaTheme="minorEastAsia" w:hAnsiTheme="minorHAnsi" w:cstheme="minorBidi"/>
          <w:noProof/>
          <w:sz w:val="22"/>
          <w:szCs w:val="22"/>
        </w:rPr>
        <w:object w:dxaOrig="1440" w:dyaOrig="1440" w14:anchorId="61D39086">
          <v:shape id="_x0000_s1060" type="#_x0000_t75" style="position:absolute;margin-left:33.5pt;margin-top:21.3pt;width:444.45pt;height:301.85pt;z-index:-251596800;mso-position-horizontal-relative:text;mso-position-vertical-relative:text">
            <v:imagedata r:id="rId42" o:title=""/>
          </v:shape>
          <o:OLEObject Type="Embed" ProgID="CorelDraw.Graphic.18" ShapeID="_x0000_s1060" DrawAspect="Content" ObjectID="_1834746566" r:id="rId43"/>
        </w:object>
      </w:r>
    </w:p>
    <w:p w14:paraId="759A2F35" w14:textId="77777777" w:rsidR="00F939FE" w:rsidRDefault="00F939FE" w:rsidP="00F939FE"/>
    <w:p w14:paraId="37120AAD" w14:textId="77777777" w:rsidR="00F939FE" w:rsidRDefault="00F939FE" w:rsidP="00F939FE"/>
    <w:p w14:paraId="4A306397" w14:textId="77777777" w:rsidR="00F939FE" w:rsidRDefault="00F939FE" w:rsidP="00F939FE"/>
    <w:p w14:paraId="3D698267" w14:textId="77777777" w:rsidR="00F939FE" w:rsidRDefault="00F939FE" w:rsidP="00F939FE"/>
    <w:p w14:paraId="13BC8E80" w14:textId="77777777" w:rsidR="00F939FE" w:rsidRDefault="00F939FE" w:rsidP="00F939FE"/>
    <w:p w14:paraId="43B37940" w14:textId="77777777" w:rsidR="00F939FE" w:rsidRDefault="00F939FE" w:rsidP="00F939FE"/>
    <w:p w14:paraId="573F614B" w14:textId="77777777" w:rsidR="00F939FE" w:rsidRDefault="00F939FE" w:rsidP="00F939FE"/>
    <w:p w14:paraId="35845A4E" w14:textId="77777777" w:rsidR="00B45FA6" w:rsidRDefault="00B45FA6" w:rsidP="00F939FE"/>
    <w:p w14:paraId="318936EE" w14:textId="77777777" w:rsidR="00B45FA6" w:rsidRDefault="00B45FA6" w:rsidP="00F939FE"/>
    <w:p w14:paraId="780D2512" w14:textId="77777777" w:rsidR="00B45FA6" w:rsidRDefault="00B45FA6" w:rsidP="00F939FE"/>
    <w:p w14:paraId="2B5410DC" w14:textId="77777777" w:rsidR="00B45FA6" w:rsidRDefault="00B45FA6" w:rsidP="00F939FE"/>
    <w:p w14:paraId="5317A25C" w14:textId="77777777" w:rsidR="000F066D" w:rsidRDefault="0044020E" w:rsidP="00F939FE">
      <w:r>
        <w:t xml:space="preserve">    </w:t>
      </w:r>
      <w:r w:rsidRPr="0044020E">
        <w:t>,:at is ! .1approximate surface &gt;</w:t>
      </w:r>
      <w:proofErr w:type="spellStart"/>
      <w:r w:rsidRPr="0044020E">
        <w:t>ea</w:t>
      </w:r>
      <w:proofErr w:type="spellEnd"/>
      <w:r w:rsidRPr="0044020E">
        <w:t xml:space="preserve"> </w:t>
      </w:r>
    </w:p>
    <w:p w14:paraId="4CBC867A" w14:textId="77777777" w:rsidR="00F939FE" w:rsidRDefault="000F066D" w:rsidP="00F939FE">
      <w:r>
        <w:t xml:space="preserve">    </w:t>
      </w:r>
      <w:r w:rsidR="0044020E" w:rsidRPr="0044020E">
        <w:t>( ! ?ree-dim5.nal figure8</w:t>
      </w:r>
    </w:p>
    <w:p w14:paraId="777FD51A" w14:textId="77777777" w:rsidR="00B45FA6" w:rsidRPr="00537E04" w:rsidRDefault="00B45FA6" w:rsidP="00F939FE">
      <w:pPr>
        <w:rPr>
          <w:lang w:val="es-ES"/>
        </w:rPr>
      </w:pPr>
      <w:r>
        <w:t xml:space="preserve">  </w:t>
      </w:r>
      <w:r w:rsidRPr="00537E04">
        <w:rPr>
          <w:lang w:val="es-ES"/>
        </w:rPr>
        <w:t>,a #aca cm;9#b</w:t>
      </w:r>
    </w:p>
    <w:p w14:paraId="7E1F3E07" w14:textId="77777777" w:rsidR="00B45FA6" w:rsidRPr="00537E04" w:rsidRDefault="00B45FA6" w:rsidP="00F939FE">
      <w:pPr>
        <w:rPr>
          <w:lang w:val="es-ES"/>
        </w:rPr>
      </w:pPr>
      <w:r w:rsidRPr="00537E04">
        <w:rPr>
          <w:lang w:val="es-ES"/>
        </w:rPr>
        <w:t xml:space="preserve">  ;,b #bej cm;9#b</w:t>
      </w:r>
    </w:p>
    <w:p w14:paraId="0F9B8EDA" w14:textId="77777777" w:rsidR="00B45FA6" w:rsidRPr="00537E04" w:rsidRDefault="00B45FA6" w:rsidP="00F939FE">
      <w:pPr>
        <w:rPr>
          <w:lang w:val="es-ES"/>
        </w:rPr>
      </w:pPr>
      <w:r w:rsidRPr="00537E04">
        <w:rPr>
          <w:lang w:val="es-ES"/>
        </w:rPr>
        <w:t xml:space="preserve">  ;,c #bfb cm;9#b</w:t>
      </w:r>
    </w:p>
    <w:p w14:paraId="5DC401DB" w14:textId="77777777" w:rsidR="00F939FE" w:rsidRPr="00537E04" w:rsidRDefault="00B45FA6" w:rsidP="00F939FE">
      <w:pPr>
        <w:rPr>
          <w:lang w:val="es-ES"/>
        </w:rPr>
      </w:pPr>
      <w:r w:rsidRPr="00537E04">
        <w:rPr>
          <w:lang w:val="es-ES"/>
        </w:rPr>
        <w:t xml:space="preserve">  ;,d #ejj cm;9#b</w:t>
      </w:r>
    </w:p>
    <w:p w14:paraId="43882565" w14:textId="77777777" w:rsidR="00F939FE" w:rsidRPr="00537E04" w:rsidRDefault="00F939FE" w:rsidP="00F939FE">
      <w:pPr>
        <w:rPr>
          <w:lang w:val="es-ES"/>
        </w:rPr>
      </w:pPr>
    </w:p>
    <w:p w14:paraId="590F70AD" w14:textId="77777777" w:rsidR="00261AB0" w:rsidRPr="00537E04" w:rsidRDefault="00261AB0" w:rsidP="00F939FE">
      <w:pPr>
        <w:rPr>
          <w:lang w:val="es-ES"/>
        </w:rPr>
      </w:pPr>
    </w:p>
    <w:p w14:paraId="406286A6" w14:textId="77777777" w:rsidR="00261AB0" w:rsidRPr="00537E04" w:rsidRDefault="00261AB0" w:rsidP="00F939FE">
      <w:pPr>
        <w:rPr>
          <w:lang w:val="es-ES"/>
        </w:rPr>
      </w:pPr>
    </w:p>
    <w:p w14:paraId="1ED45411" w14:textId="77777777" w:rsidR="00F939FE" w:rsidRPr="00971802" w:rsidRDefault="00F939FE" w:rsidP="00F939FE">
      <w:r w:rsidRPr="00537E04">
        <w:rPr>
          <w:lang w:val="es-ES"/>
        </w:rPr>
        <w:t xml:space="preserve">   </w:t>
      </w:r>
      <w:r w:rsidR="00261AB0" w:rsidRPr="00537E04">
        <w:rPr>
          <w:lang w:val="es-ES"/>
        </w:rPr>
        <w:t xml:space="preserve">                                  </w:t>
      </w:r>
      <w:r>
        <w:t>#</w:t>
      </w:r>
      <w:r w:rsidR="009E509E">
        <w:t>cc</w:t>
      </w:r>
    </w:p>
    <w:sectPr w:rsidR="00F939FE" w:rsidRPr="00971802" w:rsidSect="00566CE4">
      <w:pgSz w:w="16560" w:h="15840" w:code="123"/>
      <w:pgMar w:top="720" w:right="720" w:bottom="547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raille29">
    <w:panose1 w:val="02070304020205020404"/>
    <w:charset w:val="00"/>
    <w:family w:val="roman"/>
    <w:pitch w:val="variable"/>
    <w:sig w:usb0="00002003" w:usb1="00000000" w:usb2="00000000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360"/>
  <w:drawingGridVerticalSpacing w:val="57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67C"/>
    <w:rsid w:val="0000086B"/>
    <w:rsid w:val="000119A0"/>
    <w:rsid w:val="0002096D"/>
    <w:rsid w:val="0002277E"/>
    <w:rsid w:val="000245C5"/>
    <w:rsid w:val="00025798"/>
    <w:rsid w:val="000316FB"/>
    <w:rsid w:val="00031F54"/>
    <w:rsid w:val="00032826"/>
    <w:rsid w:val="000357C6"/>
    <w:rsid w:val="00047137"/>
    <w:rsid w:val="0005253F"/>
    <w:rsid w:val="000615D3"/>
    <w:rsid w:val="0006178A"/>
    <w:rsid w:val="00065657"/>
    <w:rsid w:val="00066B64"/>
    <w:rsid w:val="00072566"/>
    <w:rsid w:val="00072DD6"/>
    <w:rsid w:val="000810EB"/>
    <w:rsid w:val="0008187C"/>
    <w:rsid w:val="00095498"/>
    <w:rsid w:val="000976C8"/>
    <w:rsid w:val="000A24F5"/>
    <w:rsid w:val="000B2371"/>
    <w:rsid w:val="000D2DF1"/>
    <w:rsid w:val="000D6CF2"/>
    <w:rsid w:val="000E710A"/>
    <w:rsid w:val="000F066D"/>
    <w:rsid w:val="000F23D7"/>
    <w:rsid w:val="000F6D53"/>
    <w:rsid w:val="0011184C"/>
    <w:rsid w:val="00122126"/>
    <w:rsid w:val="0012600A"/>
    <w:rsid w:val="0012657A"/>
    <w:rsid w:val="001266F5"/>
    <w:rsid w:val="00137F32"/>
    <w:rsid w:val="00142850"/>
    <w:rsid w:val="00144E4A"/>
    <w:rsid w:val="0014540F"/>
    <w:rsid w:val="001513D5"/>
    <w:rsid w:val="00151429"/>
    <w:rsid w:val="00154FD1"/>
    <w:rsid w:val="00155951"/>
    <w:rsid w:val="0016002B"/>
    <w:rsid w:val="001711BF"/>
    <w:rsid w:val="00172068"/>
    <w:rsid w:val="00175682"/>
    <w:rsid w:val="00183CF8"/>
    <w:rsid w:val="00193EE7"/>
    <w:rsid w:val="00194247"/>
    <w:rsid w:val="001955B2"/>
    <w:rsid w:val="001B033F"/>
    <w:rsid w:val="001B06D5"/>
    <w:rsid w:val="001B1FA3"/>
    <w:rsid w:val="001B35A0"/>
    <w:rsid w:val="001B6EC4"/>
    <w:rsid w:val="001B7A2F"/>
    <w:rsid w:val="001C03DE"/>
    <w:rsid w:val="001C3368"/>
    <w:rsid w:val="001C4412"/>
    <w:rsid w:val="001D0BFE"/>
    <w:rsid w:val="001D57D1"/>
    <w:rsid w:val="00201DE5"/>
    <w:rsid w:val="00204D69"/>
    <w:rsid w:val="00207214"/>
    <w:rsid w:val="00225047"/>
    <w:rsid w:val="002251A7"/>
    <w:rsid w:val="00237CE2"/>
    <w:rsid w:val="00246F21"/>
    <w:rsid w:val="00250BD7"/>
    <w:rsid w:val="00261AB0"/>
    <w:rsid w:val="00264CE9"/>
    <w:rsid w:val="0026700B"/>
    <w:rsid w:val="002671CC"/>
    <w:rsid w:val="00271010"/>
    <w:rsid w:val="0027330B"/>
    <w:rsid w:val="00273C50"/>
    <w:rsid w:val="0028067F"/>
    <w:rsid w:val="002835B3"/>
    <w:rsid w:val="002862A9"/>
    <w:rsid w:val="00296618"/>
    <w:rsid w:val="002A23C0"/>
    <w:rsid w:val="002A6A00"/>
    <w:rsid w:val="002B1FF4"/>
    <w:rsid w:val="002B2FAC"/>
    <w:rsid w:val="002B674F"/>
    <w:rsid w:val="002C1D9B"/>
    <w:rsid w:val="002C2DBF"/>
    <w:rsid w:val="002C7D08"/>
    <w:rsid w:val="002E561B"/>
    <w:rsid w:val="002E5B02"/>
    <w:rsid w:val="002F3833"/>
    <w:rsid w:val="002F49D0"/>
    <w:rsid w:val="002F54B2"/>
    <w:rsid w:val="003033C2"/>
    <w:rsid w:val="003070C4"/>
    <w:rsid w:val="00310119"/>
    <w:rsid w:val="00310A73"/>
    <w:rsid w:val="00310D92"/>
    <w:rsid w:val="003171FF"/>
    <w:rsid w:val="00320646"/>
    <w:rsid w:val="00320B2B"/>
    <w:rsid w:val="003334C4"/>
    <w:rsid w:val="00335528"/>
    <w:rsid w:val="00343030"/>
    <w:rsid w:val="00345C64"/>
    <w:rsid w:val="0035618C"/>
    <w:rsid w:val="00372A0D"/>
    <w:rsid w:val="00373794"/>
    <w:rsid w:val="00380F3F"/>
    <w:rsid w:val="00384B30"/>
    <w:rsid w:val="00391321"/>
    <w:rsid w:val="00396419"/>
    <w:rsid w:val="00396A1D"/>
    <w:rsid w:val="003A0364"/>
    <w:rsid w:val="003B5A3E"/>
    <w:rsid w:val="003B5DC8"/>
    <w:rsid w:val="003C237A"/>
    <w:rsid w:val="003D1CAA"/>
    <w:rsid w:val="003D61A5"/>
    <w:rsid w:val="003E0BD2"/>
    <w:rsid w:val="003E2B0D"/>
    <w:rsid w:val="003E5A54"/>
    <w:rsid w:val="003F0839"/>
    <w:rsid w:val="003F5114"/>
    <w:rsid w:val="003F5ECA"/>
    <w:rsid w:val="003F675D"/>
    <w:rsid w:val="00400CE9"/>
    <w:rsid w:val="00400D40"/>
    <w:rsid w:val="00407537"/>
    <w:rsid w:val="004147BD"/>
    <w:rsid w:val="00416F32"/>
    <w:rsid w:val="0042785E"/>
    <w:rsid w:val="00431D2F"/>
    <w:rsid w:val="0044020E"/>
    <w:rsid w:val="00460EC1"/>
    <w:rsid w:val="00467D4A"/>
    <w:rsid w:val="00473552"/>
    <w:rsid w:val="00475481"/>
    <w:rsid w:val="004761DE"/>
    <w:rsid w:val="00480FFE"/>
    <w:rsid w:val="0048302E"/>
    <w:rsid w:val="0048418B"/>
    <w:rsid w:val="0048527D"/>
    <w:rsid w:val="00485DD8"/>
    <w:rsid w:val="004863A1"/>
    <w:rsid w:val="00487F09"/>
    <w:rsid w:val="00490CBF"/>
    <w:rsid w:val="00494791"/>
    <w:rsid w:val="00495ED2"/>
    <w:rsid w:val="004A3002"/>
    <w:rsid w:val="004B07C7"/>
    <w:rsid w:val="004B1CEC"/>
    <w:rsid w:val="004B235C"/>
    <w:rsid w:val="004B2916"/>
    <w:rsid w:val="004B2CFA"/>
    <w:rsid w:val="004B7F0B"/>
    <w:rsid w:val="004C3891"/>
    <w:rsid w:val="004D457E"/>
    <w:rsid w:val="004D7885"/>
    <w:rsid w:val="004E59F1"/>
    <w:rsid w:val="004E6E9C"/>
    <w:rsid w:val="004F76E8"/>
    <w:rsid w:val="004F7E3C"/>
    <w:rsid w:val="00500CF2"/>
    <w:rsid w:val="00500D06"/>
    <w:rsid w:val="00506E17"/>
    <w:rsid w:val="00510F92"/>
    <w:rsid w:val="00522B03"/>
    <w:rsid w:val="0053107D"/>
    <w:rsid w:val="0053390F"/>
    <w:rsid w:val="00537E04"/>
    <w:rsid w:val="00542F84"/>
    <w:rsid w:val="005547BE"/>
    <w:rsid w:val="00562499"/>
    <w:rsid w:val="005656B0"/>
    <w:rsid w:val="00566B7E"/>
    <w:rsid w:val="00566CE4"/>
    <w:rsid w:val="00567420"/>
    <w:rsid w:val="005837FA"/>
    <w:rsid w:val="00590BE4"/>
    <w:rsid w:val="005955AF"/>
    <w:rsid w:val="005A7969"/>
    <w:rsid w:val="005B4ABC"/>
    <w:rsid w:val="005C1E12"/>
    <w:rsid w:val="005C480E"/>
    <w:rsid w:val="005D7D03"/>
    <w:rsid w:val="005E423D"/>
    <w:rsid w:val="005E4CE4"/>
    <w:rsid w:val="005E7A7F"/>
    <w:rsid w:val="005E7C6D"/>
    <w:rsid w:val="006074CC"/>
    <w:rsid w:val="006148F5"/>
    <w:rsid w:val="00631DC3"/>
    <w:rsid w:val="00633FB8"/>
    <w:rsid w:val="00634E0D"/>
    <w:rsid w:val="00635A55"/>
    <w:rsid w:val="0064110D"/>
    <w:rsid w:val="006434D9"/>
    <w:rsid w:val="0065559F"/>
    <w:rsid w:val="00661F5F"/>
    <w:rsid w:val="00662283"/>
    <w:rsid w:val="00662624"/>
    <w:rsid w:val="006648C5"/>
    <w:rsid w:val="00664BCA"/>
    <w:rsid w:val="00666C5A"/>
    <w:rsid w:val="00674DDC"/>
    <w:rsid w:val="006756EB"/>
    <w:rsid w:val="00683424"/>
    <w:rsid w:val="0069448D"/>
    <w:rsid w:val="006A1B33"/>
    <w:rsid w:val="006A5E9B"/>
    <w:rsid w:val="006A6FF3"/>
    <w:rsid w:val="006B0786"/>
    <w:rsid w:val="006B177A"/>
    <w:rsid w:val="006B63DD"/>
    <w:rsid w:val="006C08A7"/>
    <w:rsid w:val="006C2762"/>
    <w:rsid w:val="006C2BB1"/>
    <w:rsid w:val="006C353B"/>
    <w:rsid w:val="006C65B6"/>
    <w:rsid w:val="006D09F2"/>
    <w:rsid w:val="006D335D"/>
    <w:rsid w:val="006E3E68"/>
    <w:rsid w:val="006E3E8C"/>
    <w:rsid w:val="006F0B67"/>
    <w:rsid w:val="00700C45"/>
    <w:rsid w:val="00701FED"/>
    <w:rsid w:val="00706A47"/>
    <w:rsid w:val="007077DE"/>
    <w:rsid w:val="00707DE0"/>
    <w:rsid w:val="00726BF1"/>
    <w:rsid w:val="0074048D"/>
    <w:rsid w:val="00741B3F"/>
    <w:rsid w:val="00744190"/>
    <w:rsid w:val="00754E33"/>
    <w:rsid w:val="007579F9"/>
    <w:rsid w:val="00773C9F"/>
    <w:rsid w:val="00776BC1"/>
    <w:rsid w:val="00781BD9"/>
    <w:rsid w:val="00784BA2"/>
    <w:rsid w:val="007879A5"/>
    <w:rsid w:val="00787DBE"/>
    <w:rsid w:val="007A1FC0"/>
    <w:rsid w:val="007A2C44"/>
    <w:rsid w:val="007B0771"/>
    <w:rsid w:val="007B6388"/>
    <w:rsid w:val="007C2516"/>
    <w:rsid w:val="007D31F6"/>
    <w:rsid w:val="007D453B"/>
    <w:rsid w:val="007D4E83"/>
    <w:rsid w:val="007E085A"/>
    <w:rsid w:val="007E5405"/>
    <w:rsid w:val="007F7F25"/>
    <w:rsid w:val="00800C7B"/>
    <w:rsid w:val="00815F03"/>
    <w:rsid w:val="008208F9"/>
    <w:rsid w:val="00826CC3"/>
    <w:rsid w:val="00842026"/>
    <w:rsid w:val="00852C80"/>
    <w:rsid w:val="008559BC"/>
    <w:rsid w:val="00857377"/>
    <w:rsid w:val="00860624"/>
    <w:rsid w:val="00864B54"/>
    <w:rsid w:val="008667DA"/>
    <w:rsid w:val="00867773"/>
    <w:rsid w:val="0088002D"/>
    <w:rsid w:val="00881999"/>
    <w:rsid w:val="008867D8"/>
    <w:rsid w:val="008934D7"/>
    <w:rsid w:val="008A29D5"/>
    <w:rsid w:val="008A2FA2"/>
    <w:rsid w:val="008B32FE"/>
    <w:rsid w:val="008B6CAF"/>
    <w:rsid w:val="008C0622"/>
    <w:rsid w:val="008C4D73"/>
    <w:rsid w:val="008D0F17"/>
    <w:rsid w:val="008D33D5"/>
    <w:rsid w:val="008D485B"/>
    <w:rsid w:val="008D7389"/>
    <w:rsid w:val="008E0469"/>
    <w:rsid w:val="008E424F"/>
    <w:rsid w:val="008E718A"/>
    <w:rsid w:val="008F06C4"/>
    <w:rsid w:val="008F1051"/>
    <w:rsid w:val="008F26B9"/>
    <w:rsid w:val="008F327F"/>
    <w:rsid w:val="008F546B"/>
    <w:rsid w:val="008F6879"/>
    <w:rsid w:val="0090059C"/>
    <w:rsid w:val="00901ABB"/>
    <w:rsid w:val="0090206C"/>
    <w:rsid w:val="00902A72"/>
    <w:rsid w:val="00904DCE"/>
    <w:rsid w:val="00913F96"/>
    <w:rsid w:val="0092259D"/>
    <w:rsid w:val="00925E0A"/>
    <w:rsid w:val="00926267"/>
    <w:rsid w:val="0093334F"/>
    <w:rsid w:val="009364EE"/>
    <w:rsid w:val="00937F96"/>
    <w:rsid w:val="0094008D"/>
    <w:rsid w:val="009404D1"/>
    <w:rsid w:val="009435B9"/>
    <w:rsid w:val="00943BF7"/>
    <w:rsid w:val="00946576"/>
    <w:rsid w:val="009527C9"/>
    <w:rsid w:val="00960706"/>
    <w:rsid w:val="009620BA"/>
    <w:rsid w:val="00963533"/>
    <w:rsid w:val="00971802"/>
    <w:rsid w:val="0097498C"/>
    <w:rsid w:val="00974A85"/>
    <w:rsid w:val="009763ED"/>
    <w:rsid w:val="009823C2"/>
    <w:rsid w:val="00985F06"/>
    <w:rsid w:val="00986790"/>
    <w:rsid w:val="00992AFB"/>
    <w:rsid w:val="00993A15"/>
    <w:rsid w:val="009A67D0"/>
    <w:rsid w:val="009B0869"/>
    <w:rsid w:val="009B2C84"/>
    <w:rsid w:val="009C7011"/>
    <w:rsid w:val="009D1ECC"/>
    <w:rsid w:val="009D5204"/>
    <w:rsid w:val="009E16BA"/>
    <w:rsid w:val="009E2A86"/>
    <w:rsid w:val="009E2F47"/>
    <w:rsid w:val="009E509E"/>
    <w:rsid w:val="009F2E53"/>
    <w:rsid w:val="00A01E2F"/>
    <w:rsid w:val="00A02F10"/>
    <w:rsid w:val="00A03097"/>
    <w:rsid w:val="00A04978"/>
    <w:rsid w:val="00A04BDD"/>
    <w:rsid w:val="00A06BB2"/>
    <w:rsid w:val="00A06C67"/>
    <w:rsid w:val="00A12615"/>
    <w:rsid w:val="00A12937"/>
    <w:rsid w:val="00A2467C"/>
    <w:rsid w:val="00A25262"/>
    <w:rsid w:val="00A25B22"/>
    <w:rsid w:val="00A30603"/>
    <w:rsid w:val="00A355A5"/>
    <w:rsid w:val="00A370A6"/>
    <w:rsid w:val="00A374F7"/>
    <w:rsid w:val="00A47406"/>
    <w:rsid w:val="00A533E6"/>
    <w:rsid w:val="00A63C1E"/>
    <w:rsid w:val="00A6534C"/>
    <w:rsid w:val="00A70930"/>
    <w:rsid w:val="00A75F33"/>
    <w:rsid w:val="00A83CB5"/>
    <w:rsid w:val="00A910F4"/>
    <w:rsid w:val="00A92363"/>
    <w:rsid w:val="00AA0205"/>
    <w:rsid w:val="00AA506F"/>
    <w:rsid w:val="00AA5FB7"/>
    <w:rsid w:val="00AA611A"/>
    <w:rsid w:val="00AB4861"/>
    <w:rsid w:val="00AB4E93"/>
    <w:rsid w:val="00AD2653"/>
    <w:rsid w:val="00AD4ECD"/>
    <w:rsid w:val="00AD6287"/>
    <w:rsid w:val="00AE3429"/>
    <w:rsid w:val="00AF0D78"/>
    <w:rsid w:val="00AF5BF4"/>
    <w:rsid w:val="00B026F2"/>
    <w:rsid w:val="00B16803"/>
    <w:rsid w:val="00B170EE"/>
    <w:rsid w:val="00B20E2E"/>
    <w:rsid w:val="00B25D8D"/>
    <w:rsid w:val="00B34F46"/>
    <w:rsid w:val="00B4248E"/>
    <w:rsid w:val="00B45263"/>
    <w:rsid w:val="00B45FA6"/>
    <w:rsid w:val="00B53024"/>
    <w:rsid w:val="00B61019"/>
    <w:rsid w:val="00B63186"/>
    <w:rsid w:val="00B85C34"/>
    <w:rsid w:val="00B94538"/>
    <w:rsid w:val="00BA326E"/>
    <w:rsid w:val="00BB1362"/>
    <w:rsid w:val="00BB3AC3"/>
    <w:rsid w:val="00BB4F12"/>
    <w:rsid w:val="00BB58B2"/>
    <w:rsid w:val="00BB6384"/>
    <w:rsid w:val="00BC0910"/>
    <w:rsid w:val="00BC4B99"/>
    <w:rsid w:val="00BC4EDF"/>
    <w:rsid w:val="00BC7262"/>
    <w:rsid w:val="00BD46D2"/>
    <w:rsid w:val="00BD48CC"/>
    <w:rsid w:val="00BE7C39"/>
    <w:rsid w:val="00BF0041"/>
    <w:rsid w:val="00BF3277"/>
    <w:rsid w:val="00BF718E"/>
    <w:rsid w:val="00C00256"/>
    <w:rsid w:val="00C00610"/>
    <w:rsid w:val="00C114A4"/>
    <w:rsid w:val="00C27CF7"/>
    <w:rsid w:val="00C31F2B"/>
    <w:rsid w:val="00C33B21"/>
    <w:rsid w:val="00C359DC"/>
    <w:rsid w:val="00C361D8"/>
    <w:rsid w:val="00C402D0"/>
    <w:rsid w:val="00C45AAD"/>
    <w:rsid w:val="00C45BC3"/>
    <w:rsid w:val="00C4620D"/>
    <w:rsid w:val="00C52FC0"/>
    <w:rsid w:val="00C54C0A"/>
    <w:rsid w:val="00C55887"/>
    <w:rsid w:val="00C6273A"/>
    <w:rsid w:val="00C6377C"/>
    <w:rsid w:val="00C67B2D"/>
    <w:rsid w:val="00C75FDE"/>
    <w:rsid w:val="00C80714"/>
    <w:rsid w:val="00C9694F"/>
    <w:rsid w:val="00C97ECF"/>
    <w:rsid w:val="00CA1122"/>
    <w:rsid w:val="00CA2CF2"/>
    <w:rsid w:val="00CA5E27"/>
    <w:rsid w:val="00CB03C7"/>
    <w:rsid w:val="00CC3096"/>
    <w:rsid w:val="00CD1410"/>
    <w:rsid w:val="00CD20A3"/>
    <w:rsid w:val="00CF3731"/>
    <w:rsid w:val="00CF4AEE"/>
    <w:rsid w:val="00D0121F"/>
    <w:rsid w:val="00D05640"/>
    <w:rsid w:val="00D23FBE"/>
    <w:rsid w:val="00D25D18"/>
    <w:rsid w:val="00D33220"/>
    <w:rsid w:val="00D34763"/>
    <w:rsid w:val="00D34BD3"/>
    <w:rsid w:val="00D41D9A"/>
    <w:rsid w:val="00D430B7"/>
    <w:rsid w:val="00D55413"/>
    <w:rsid w:val="00D56FE5"/>
    <w:rsid w:val="00D63F99"/>
    <w:rsid w:val="00D6464B"/>
    <w:rsid w:val="00D65B75"/>
    <w:rsid w:val="00D73621"/>
    <w:rsid w:val="00D86481"/>
    <w:rsid w:val="00D9282A"/>
    <w:rsid w:val="00D95AAC"/>
    <w:rsid w:val="00D964DC"/>
    <w:rsid w:val="00DA3067"/>
    <w:rsid w:val="00DA670C"/>
    <w:rsid w:val="00DB5553"/>
    <w:rsid w:val="00DC0AA1"/>
    <w:rsid w:val="00DC2438"/>
    <w:rsid w:val="00DC3077"/>
    <w:rsid w:val="00DC48A3"/>
    <w:rsid w:val="00DD24B4"/>
    <w:rsid w:val="00DD3F16"/>
    <w:rsid w:val="00DD4868"/>
    <w:rsid w:val="00DE2FBB"/>
    <w:rsid w:val="00DE3A3D"/>
    <w:rsid w:val="00DE3A63"/>
    <w:rsid w:val="00DE53F7"/>
    <w:rsid w:val="00DE7BD7"/>
    <w:rsid w:val="00DE7C5D"/>
    <w:rsid w:val="00DF4772"/>
    <w:rsid w:val="00DF76F9"/>
    <w:rsid w:val="00E0149A"/>
    <w:rsid w:val="00E04CF2"/>
    <w:rsid w:val="00E05B9A"/>
    <w:rsid w:val="00E13873"/>
    <w:rsid w:val="00E31210"/>
    <w:rsid w:val="00E45CA4"/>
    <w:rsid w:val="00E65572"/>
    <w:rsid w:val="00E72FBD"/>
    <w:rsid w:val="00E85643"/>
    <w:rsid w:val="00E86AAB"/>
    <w:rsid w:val="00E8787D"/>
    <w:rsid w:val="00E87DE1"/>
    <w:rsid w:val="00E91C3E"/>
    <w:rsid w:val="00EA4136"/>
    <w:rsid w:val="00EA7FD5"/>
    <w:rsid w:val="00EB24D3"/>
    <w:rsid w:val="00EC11AE"/>
    <w:rsid w:val="00EC22AC"/>
    <w:rsid w:val="00EC25CA"/>
    <w:rsid w:val="00EC757E"/>
    <w:rsid w:val="00ED4422"/>
    <w:rsid w:val="00EE38B0"/>
    <w:rsid w:val="00EE7318"/>
    <w:rsid w:val="00EE7B8C"/>
    <w:rsid w:val="00EF02FC"/>
    <w:rsid w:val="00EF0E0A"/>
    <w:rsid w:val="00EF214B"/>
    <w:rsid w:val="00EF555C"/>
    <w:rsid w:val="00F112E2"/>
    <w:rsid w:val="00F12D86"/>
    <w:rsid w:val="00F132A9"/>
    <w:rsid w:val="00F1391B"/>
    <w:rsid w:val="00F16B06"/>
    <w:rsid w:val="00F17B9E"/>
    <w:rsid w:val="00F31040"/>
    <w:rsid w:val="00F427B7"/>
    <w:rsid w:val="00F44DC3"/>
    <w:rsid w:val="00F45169"/>
    <w:rsid w:val="00F51A5E"/>
    <w:rsid w:val="00F52606"/>
    <w:rsid w:val="00F52824"/>
    <w:rsid w:val="00F53F39"/>
    <w:rsid w:val="00F55E51"/>
    <w:rsid w:val="00F56214"/>
    <w:rsid w:val="00F70AB7"/>
    <w:rsid w:val="00F757BA"/>
    <w:rsid w:val="00F82788"/>
    <w:rsid w:val="00F84EBF"/>
    <w:rsid w:val="00F85CF1"/>
    <w:rsid w:val="00F86CAB"/>
    <w:rsid w:val="00F8731B"/>
    <w:rsid w:val="00F939FE"/>
    <w:rsid w:val="00F94851"/>
    <w:rsid w:val="00FA7E85"/>
    <w:rsid w:val="00FB5AB1"/>
    <w:rsid w:val="00FC0381"/>
    <w:rsid w:val="00FC0DD5"/>
    <w:rsid w:val="00FE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1" fillcolor="black">
      <v:fill color="black"/>
    </o:shapedefaults>
    <o:shapelayout v:ext="edit">
      <o:idmap v:ext="edit" data="1"/>
    </o:shapelayout>
  </w:shapeDefaults>
  <w:decimalSymbol w:val="."/>
  <w:listSeparator w:val=","/>
  <w14:docId w14:val="09A9BB56"/>
  <w15:docId w15:val="{B6C020A6-B2BE-49FF-84D7-646FD7CAB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raille29" w:eastAsia="Times New Roman" w:hAnsi="Braille29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1E12"/>
    <w:rPr>
      <w:sz w:val="58"/>
      <w:szCs w:val="5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480E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x-none" w:eastAsia="x-none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A910F4"/>
    <w:rPr>
      <w:rFonts w:ascii="Courier New" w:hAnsi="Courier New"/>
      <w:sz w:val="20"/>
      <w:szCs w:val="20"/>
      <w:lang w:val="x-none" w:eastAsia="x-none"/>
    </w:rPr>
  </w:style>
  <w:style w:type="paragraph" w:customStyle="1" w:styleId="AutoCorrect">
    <w:name w:val="AutoCorrect"/>
    <w:rsid w:val="00781BD9"/>
    <w:rPr>
      <w:sz w:val="24"/>
      <w:szCs w:val="24"/>
    </w:rPr>
  </w:style>
  <w:style w:type="character" w:customStyle="1" w:styleId="PlainTextChar">
    <w:name w:val="Plain Text Char"/>
    <w:link w:val="PlainText"/>
    <w:uiPriority w:val="99"/>
    <w:rsid w:val="009D1ECC"/>
    <w:rPr>
      <w:rFonts w:ascii="Courier New" w:hAnsi="Courier New" w:cs="Courier New"/>
    </w:rPr>
  </w:style>
  <w:style w:type="character" w:customStyle="1" w:styleId="Heading1Char">
    <w:name w:val="Heading 1 Char"/>
    <w:link w:val="Heading1"/>
    <w:uiPriority w:val="9"/>
    <w:rsid w:val="005C480E"/>
    <w:rPr>
      <w:rFonts w:ascii="Cambria" w:eastAsia="Times New Roman" w:hAnsi="Cambria" w:cs="Times New Roman"/>
      <w:b/>
      <w:bCs/>
      <w:color w:val="365F91"/>
      <w:sz w:val="28"/>
      <w:szCs w:val="28"/>
      <w:lang w:bidi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8302E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48302E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657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9465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emf"/><Relationship Id="rId18" Type="http://schemas.openxmlformats.org/officeDocument/2006/relationships/oleObject" Target="embeddings/oleObject9.bin"/><Relationship Id="rId26" Type="http://schemas.openxmlformats.org/officeDocument/2006/relationships/image" Target="media/image7.emf"/><Relationship Id="rId39" Type="http://schemas.openxmlformats.org/officeDocument/2006/relationships/oleObject" Target="embeddings/oleObject22.bin"/><Relationship Id="rId3" Type="http://schemas.openxmlformats.org/officeDocument/2006/relationships/settings" Target="settings.xml"/><Relationship Id="rId21" Type="http://schemas.openxmlformats.org/officeDocument/2006/relationships/oleObject" Target="embeddings/oleObject12.bin"/><Relationship Id="rId34" Type="http://schemas.openxmlformats.org/officeDocument/2006/relationships/image" Target="media/image11.emf"/><Relationship Id="rId42" Type="http://schemas.openxmlformats.org/officeDocument/2006/relationships/image" Target="media/image15.emf"/><Relationship Id="rId7" Type="http://schemas.openxmlformats.org/officeDocument/2006/relationships/image" Target="media/image2.e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5.bin"/><Relationship Id="rId33" Type="http://schemas.openxmlformats.org/officeDocument/2006/relationships/oleObject" Target="embeddings/oleObject19.bin"/><Relationship Id="rId38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11.bin"/><Relationship Id="rId29" Type="http://schemas.openxmlformats.org/officeDocument/2006/relationships/oleObject" Target="embeddings/oleObject17.bin"/><Relationship Id="rId41" Type="http://schemas.openxmlformats.org/officeDocument/2006/relationships/oleObject" Target="embeddings/oleObject23.bin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emf"/><Relationship Id="rId24" Type="http://schemas.openxmlformats.org/officeDocument/2006/relationships/image" Target="media/image6.emf"/><Relationship Id="rId32" Type="http://schemas.openxmlformats.org/officeDocument/2006/relationships/image" Target="media/image10.emf"/><Relationship Id="rId37" Type="http://schemas.openxmlformats.org/officeDocument/2006/relationships/oleObject" Target="embeddings/oleObject21.bin"/><Relationship Id="rId40" Type="http://schemas.openxmlformats.org/officeDocument/2006/relationships/image" Target="media/image14.emf"/><Relationship Id="rId45" Type="http://schemas.openxmlformats.org/officeDocument/2006/relationships/theme" Target="theme/theme1.xml"/><Relationship Id="rId5" Type="http://schemas.openxmlformats.org/officeDocument/2006/relationships/image" Target="media/image1.e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4.bin"/><Relationship Id="rId28" Type="http://schemas.openxmlformats.org/officeDocument/2006/relationships/image" Target="media/image8.emf"/><Relationship Id="rId36" Type="http://schemas.openxmlformats.org/officeDocument/2006/relationships/image" Target="media/image12.e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10.bin"/><Relationship Id="rId31" Type="http://schemas.openxmlformats.org/officeDocument/2006/relationships/oleObject" Target="embeddings/oleObject18.bin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3.bin"/><Relationship Id="rId27" Type="http://schemas.openxmlformats.org/officeDocument/2006/relationships/oleObject" Target="embeddings/oleObject16.bin"/><Relationship Id="rId30" Type="http://schemas.openxmlformats.org/officeDocument/2006/relationships/image" Target="media/image9.emf"/><Relationship Id="rId35" Type="http://schemas.openxmlformats.org/officeDocument/2006/relationships/oleObject" Target="embeddings/oleObject20.bin"/><Relationship Id="rId43" Type="http://schemas.openxmlformats.org/officeDocument/2006/relationships/oleObject" Target="embeddings/oleObject2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nmate31\Documents\Custom%20Office%20Templates\Tiger%20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A075B-2B9F-4D90-8DC5-1F2BC8296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Tiger Template</Template>
  <TotalTime>902</TotalTime>
  <Pages>19</Pages>
  <Words>1140</Words>
  <Characters>6501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,,5VI</vt:lpstr>
    </vt:vector>
  </TitlesOfParts>
  <Company>PIA</Company>
  <LinksUpToDate>false</LinksUpToDate>
  <CharactersWithSpaces>7626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,,5VI</dc:title>
  <dc:creator>Inmate31</dc:creator>
  <cp:lastModifiedBy>Inmate25</cp:lastModifiedBy>
  <cp:revision>173</cp:revision>
  <cp:lastPrinted>2026-03-11T19:02:00Z</cp:lastPrinted>
  <dcterms:created xsi:type="dcterms:W3CDTF">2024-02-29T19:32:00Z</dcterms:created>
  <dcterms:modified xsi:type="dcterms:W3CDTF">2026-03-11T19:02:00Z</dcterms:modified>
</cp:coreProperties>
</file>